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135BD5" w:rsidP="009526B3">
      <w:pPr>
        <w:pStyle w:val="a3"/>
        <w:jc w:val="both"/>
        <w:rPr>
          <w:sz w:val="20"/>
          <w:lang w:eastAsia="zh-CN"/>
        </w:rPr>
      </w:pPr>
      <w:r>
        <w:rPr>
          <w:sz w:val="20"/>
          <w:lang w:val="en-US"/>
        </w:rPr>
        <w:t xml:space="preserve">3GPP TSG-RAN WG2 </w:t>
      </w:r>
      <w:r w:rsidR="00E10DF2">
        <w:rPr>
          <w:rFonts w:hint="eastAsia"/>
          <w:sz w:val="20"/>
          <w:lang w:val="en-US" w:eastAsia="zh-CN"/>
        </w:rPr>
        <w:t>#99</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FF77B4">
        <w:rPr>
          <w:rFonts w:hint="eastAsia"/>
          <w:sz w:val="20"/>
          <w:lang w:eastAsia="zh-CN"/>
        </w:rPr>
        <w:t xml:space="preserve">                </w:t>
      </w:r>
      <w:r w:rsidR="009526B3" w:rsidRPr="009E78C6">
        <w:rPr>
          <w:rFonts w:hint="eastAsia"/>
          <w:sz w:val="20"/>
          <w:lang w:eastAsia="zh-CN"/>
        </w:rPr>
        <w:t xml:space="preserve">  </w:t>
      </w:r>
      <w:r w:rsidR="007440F3" w:rsidRPr="009E78C6">
        <w:rPr>
          <w:sz w:val="20"/>
        </w:rPr>
        <w:t>R2-1</w:t>
      </w:r>
      <w:r w:rsidR="006B05B1">
        <w:rPr>
          <w:rFonts w:hint="eastAsia"/>
          <w:sz w:val="20"/>
          <w:lang w:eastAsia="zh-CN"/>
        </w:rPr>
        <w:t>7</w:t>
      </w:r>
      <w:r w:rsidR="00FF77B4">
        <w:rPr>
          <w:rFonts w:hint="eastAsia"/>
          <w:sz w:val="20"/>
          <w:lang w:eastAsia="zh-CN"/>
        </w:rPr>
        <w:t>08987</w:t>
      </w:r>
    </w:p>
    <w:p w:rsidR="009526B3" w:rsidRPr="0007682B" w:rsidRDefault="0007682B" w:rsidP="00A813D6">
      <w:pPr>
        <w:pStyle w:val="CRCoverPage"/>
        <w:rPr>
          <w:rFonts w:eastAsiaTheme="minorEastAsia"/>
          <w:b/>
          <w:sz w:val="24"/>
          <w:szCs w:val="24"/>
          <w:lang w:eastAsia="zh-CN"/>
        </w:rPr>
      </w:pPr>
      <w:r w:rsidRPr="0007682B">
        <w:rPr>
          <w:b/>
          <w:lang w:val="en-US"/>
        </w:rPr>
        <w:t>Berlin, Germany, 21st – 25th August 2017</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07682B">
        <w:rPr>
          <w:rFonts w:eastAsiaTheme="minorEastAsia" w:cs="Arial" w:hint="eastAsia"/>
          <w:b/>
          <w:bCs/>
          <w:sz w:val="24"/>
          <w:lang w:eastAsia="zh-CN"/>
        </w:rPr>
        <w:t>10.3.4.3</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9F0A15">
        <w:rPr>
          <w:rFonts w:ascii="Arial" w:hAnsi="Arial" w:cs="Arial" w:hint="eastAsia"/>
          <w:b/>
          <w:bCs/>
          <w:sz w:val="24"/>
          <w:lang w:eastAsia="zh-CN"/>
        </w:rPr>
        <w:t>Further c</w:t>
      </w:r>
      <w:r w:rsidR="00E10DF2">
        <w:rPr>
          <w:rFonts w:ascii="Arial" w:hAnsi="Arial" w:cs="Arial" w:hint="eastAsia"/>
          <w:b/>
          <w:bCs/>
          <w:sz w:val="24"/>
          <w:lang w:eastAsia="zh-CN"/>
        </w:rPr>
        <w:t xml:space="preserve">onsiderations on </w:t>
      </w:r>
      <w:r w:rsidR="000C3BFB">
        <w:rPr>
          <w:rFonts w:ascii="Arial" w:hAnsi="Arial" w:cs="Arial" w:hint="eastAsia"/>
          <w:b/>
          <w:bCs/>
          <w:sz w:val="24"/>
          <w:lang w:eastAsia="zh-CN"/>
        </w:rPr>
        <w:t xml:space="preserve">AS Reflective </w:t>
      </w:r>
      <w:proofErr w:type="spellStart"/>
      <w:r w:rsidR="000C3BFB">
        <w:rPr>
          <w:rFonts w:ascii="Arial" w:hAnsi="Arial" w:cs="Arial" w:hint="eastAsia"/>
          <w:b/>
          <w:bCs/>
          <w:sz w:val="24"/>
          <w:lang w:eastAsia="zh-CN"/>
        </w:rPr>
        <w:t>QoS</w:t>
      </w:r>
      <w:proofErr w:type="spellEnd"/>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p>
    <w:p w:rsidR="002460C7" w:rsidRDefault="00785D54" w:rsidP="002460C7">
      <w:pPr>
        <w:overflowPunct w:val="0"/>
        <w:autoSpaceDE w:val="0"/>
        <w:autoSpaceDN w:val="0"/>
        <w:adjustRightInd w:val="0"/>
        <w:textAlignment w:val="baseline"/>
        <w:rPr>
          <w:lang w:eastAsia="zh-CN"/>
        </w:rPr>
      </w:pPr>
      <w:r>
        <w:rPr>
          <w:rFonts w:hint="eastAsia"/>
          <w:lang w:eastAsia="zh-CN"/>
        </w:rPr>
        <w:t>According to</w:t>
      </w:r>
      <w:r w:rsidR="00BF45C0">
        <w:rPr>
          <w:rFonts w:hint="eastAsia"/>
          <w:lang w:eastAsia="zh-CN"/>
        </w:rPr>
        <w:t xml:space="preserve"> the current progress</w:t>
      </w:r>
      <w:r>
        <w:rPr>
          <w:rFonts w:hint="eastAsia"/>
          <w:lang w:eastAsia="zh-CN"/>
        </w:rPr>
        <w:t xml:space="preserve"> of RAN2, AS Reflective </w:t>
      </w:r>
      <w:proofErr w:type="spellStart"/>
      <w:r>
        <w:rPr>
          <w:rFonts w:hint="eastAsia"/>
          <w:lang w:eastAsia="zh-CN"/>
        </w:rPr>
        <w:t>QoS</w:t>
      </w:r>
      <w:proofErr w:type="spellEnd"/>
      <w:r w:rsidR="00293131">
        <w:rPr>
          <w:rFonts w:hint="eastAsia"/>
          <w:lang w:eastAsia="zh-CN"/>
        </w:rPr>
        <w:t xml:space="preserve"> (RQ)</w:t>
      </w:r>
      <w:r>
        <w:rPr>
          <w:rFonts w:hint="eastAsia"/>
          <w:lang w:eastAsia="zh-CN"/>
        </w:rPr>
        <w:t xml:space="preserve"> has been introduced at the SDAP layer as the in-band signalling </w:t>
      </w:r>
      <w:r w:rsidR="000B6842">
        <w:rPr>
          <w:rFonts w:hint="eastAsia"/>
          <w:lang w:eastAsia="zh-CN"/>
        </w:rPr>
        <w:t xml:space="preserve">for the mapping of </w:t>
      </w:r>
      <w:proofErr w:type="spellStart"/>
      <w:r w:rsidR="000B6842">
        <w:rPr>
          <w:rFonts w:hint="eastAsia"/>
          <w:lang w:eastAsia="zh-CN"/>
        </w:rPr>
        <w:t>QoS</w:t>
      </w:r>
      <w:proofErr w:type="spellEnd"/>
      <w:r w:rsidR="000B6842">
        <w:rPr>
          <w:rFonts w:hint="eastAsia"/>
          <w:lang w:eastAsia="zh-CN"/>
        </w:rPr>
        <w:t xml:space="preserve"> flow to</w:t>
      </w:r>
      <w:r>
        <w:rPr>
          <w:rFonts w:hint="eastAsia"/>
          <w:lang w:eastAsia="zh-CN"/>
        </w:rPr>
        <w:t xml:space="preserve"> DRB. </w:t>
      </w:r>
      <w:r w:rsidR="00293131">
        <w:rPr>
          <w:rFonts w:hint="eastAsia"/>
          <w:lang w:eastAsia="zh-CN"/>
        </w:rPr>
        <w:t>During last several meetings, the discussions on</w:t>
      </w:r>
      <w:r w:rsidR="00CF5723">
        <w:rPr>
          <w:rFonts w:hint="eastAsia"/>
          <w:lang w:eastAsia="zh-CN"/>
        </w:rPr>
        <w:t xml:space="preserve"> AS</w:t>
      </w:r>
      <w:r w:rsidR="00293131">
        <w:rPr>
          <w:rFonts w:hint="eastAsia"/>
          <w:lang w:eastAsia="zh-CN"/>
        </w:rPr>
        <w:t xml:space="preserve"> RQ were</w:t>
      </w:r>
      <w:r w:rsidR="00274CEE">
        <w:rPr>
          <w:rFonts w:hint="eastAsia"/>
          <w:lang w:eastAsia="zh-CN"/>
        </w:rPr>
        <w:t xml:space="preserve"> mainly</w:t>
      </w:r>
      <w:r w:rsidR="00293131">
        <w:rPr>
          <w:rFonts w:hint="eastAsia"/>
          <w:lang w:eastAsia="zh-CN"/>
        </w:rPr>
        <w:t xml:space="preserve"> focused on</w:t>
      </w:r>
      <w:r w:rsidR="00274CEE">
        <w:rPr>
          <w:rFonts w:hint="eastAsia"/>
          <w:lang w:eastAsia="zh-CN"/>
        </w:rPr>
        <w:t xml:space="preserve"> t</w:t>
      </w:r>
      <w:r w:rsidR="00881C80">
        <w:rPr>
          <w:rFonts w:hint="eastAsia"/>
          <w:lang w:eastAsia="zh-CN"/>
        </w:rPr>
        <w:t>hree</w:t>
      </w:r>
      <w:r w:rsidR="00274CEE">
        <w:rPr>
          <w:rFonts w:hint="eastAsia"/>
          <w:lang w:eastAsia="zh-CN"/>
        </w:rPr>
        <w:t xml:space="preserve"> issues: 1)</w:t>
      </w:r>
      <w:r w:rsidR="00293131">
        <w:rPr>
          <w:rFonts w:hint="eastAsia"/>
          <w:lang w:eastAsia="zh-CN"/>
        </w:rPr>
        <w:t xml:space="preserve"> </w:t>
      </w:r>
      <w:r w:rsidR="00274CEE">
        <w:rPr>
          <w:rFonts w:hint="eastAsia"/>
          <w:lang w:eastAsia="zh-CN"/>
        </w:rPr>
        <w:t xml:space="preserve">the presence of </w:t>
      </w:r>
      <w:proofErr w:type="spellStart"/>
      <w:r w:rsidR="00274CEE">
        <w:rPr>
          <w:rFonts w:hint="eastAsia"/>
          <w:lang w:eastAsia="zh-CN"/>
        </w:rPr>
        <w:t>QoS</w:t>
      </w:r>
      <w:proofErr w:type="spellEnd"/>
      <w:r w:rsidR="00274CEE">
        <w:rPr>
          <w:rFonts w:hint="eastAsia"/>
          <w:lang w:eastAsia="zh-CN"/>
        </w:rPr>
        <w:t xml:space="preserve"> flow ID (QFI) </w:t>
      </w:r>
      <w:r w:rsidR="00881C80">
        <w:rPr>
          <w:rFonts w:hint="eastAsia"/>
          <w:lang w:eastAsia="zh-CN"/>
        </w:rPr>
        <w:t>at the</w:t>
      </w:r>
      <w:r w:rsidR="00274CEE">
        <w:rPr>
          <w:rFonts w:hint="eastAsia"/>
          <w:lang w:eastAsia="zh-CN"/>
        </w:rPr>
        <w:t xml:space="preserve"> SDAP header</w:t>
      </w:r>
      <w:r w:rsidR="00CF5723">
        <w:rPr>
          <w:rFonts w:hint="eastAsia"/>
          <w:lang w:eastAsia="zh-CN"/>
        </w:rPr>
        <w:t xml:space="preserve"> in DL after AS RQ mapping</w:t>
      </w:r>
      <w:r w:rsidR="00274CEE">
        <w:rPr>
          <w:rFonts w:hint="eastAsia"/>
          <w:lang w:eastAsia="zh-CN"/>
        </w:rPr>
        <w:t xml:space="preserve">; </w:t>
      </w:r>
      <w:r w:rsidR="00881C80">
        <w:rPr>
          <w:rFonts w:hint="eastAsia"/>
          <w:lang w:eastAsia="zh-CN"/>
        </w:rPr>
        <w:t>2) the support of a mode in which no SDAP header is present; and 3</w:t>
      </w:r>
      <w:r w:rsidR="00274CEE">
        <w:rPr>
          <w:rFonts w:hint="eastAsia"/>
          <w:lang w:eastAsia="zh-CN"/>
        </w:rPr>
        <w:t>) the precedence of RRC and AS RQ signalling</w:t>
      </w:r>
      <w:r w:rsidR="00293131">
        <w:rPr>
          <w:rFonts w:hint="eastAsia"/>
          <w:lang w:eastAsia="zh-CN"/>
        </w:rPr>
        <w:t xml:space="preserve">. </w:t>
      </w:r>
      <w:r w:rsidR="00533D27">
        <w:rPr>
          <w:rFonts w:hint="eastAsia"/>
          <w:lang w:eastAsia="zh-CN"/>
        </w:rPr>
        <w:t>The related agreements are listed as follows:</w:t>
      </w:r>
    </w:p>
    <w:p w:rsidR="0035401E" w:rsidRPr="005574A6" w:rsidRDefault="0035401E" w:rsidP="00917A88">
      <w:pPr>
        <w:numPr>
          <w:ilvl w:val="0"/>
          <w:numId w:val="3"/>
        </w:numPr>
        <w:pBdr>
          <w:top w:val="single" w:sz="4" w:space="1" w:color="auto"/>
          <w:left w:val="single" w:sz="4" w:space="4" w:color="auto"/>
          <w:bottom w:val="single" w:sz="4" w:space="1" w:color="auto"/>
          <w:right w:val="single" w:sz="4" w:space="4" w:color="auto"/>
        </w:pBdr>
        <w:tabs>
          <w:tab w:val="left" w:pos="1622"/>
        </w:tabs>
        <w:spacing w:before="40" w:after="0"/>
        <w:jc w:val="left"/>
        <w:rPr>
          <w:rFonts w:ascii="Arial" w:eastAsia="MS Mincho" w:hAnsi="Arial"/>
          <w:szCs w:val="24"/>
          <w:lang w:eastAsia="en-GB"/>
        </w:rPr>
      </w:pPr>
      <w:r w:rsidRPr="005574A6">
        <w:rPr>
          <w:rFonts w:ascii="Arial" w:eastAsia="MS Mincho" w:hAnsi="Arial"/>
          <w:szCs w:val="24"/>
          <w:lang w:eastAsia="en-GB"/>
        </w:rPr>
        <w:t xml:space="preserve">The </w:t>
      </w:r>
      <w:proofErr w:type="spellStart"/>
      <w:r w:rsidRPr="005574A6">
        <w:rPr>
          <w:rFonts w:ascii="Arial" w:eastAsia="MS Mincho" w:hAnsi="Arial"/>
          <w:szCs w:val="24"/>
          <w:lang w:eastAsia="en-GB"/>
        </w:rPr>
        <w:t>QoS</w:t>
      </w:r>
      <w:proofErr w:type="spellEnd"/>
      <w:r w:rsidRPr="005574A6">
        <w:rPr>
          <w:rFonts w:ascii="Arial" w:eastAsia="MS Mincho" w:hAnsi="Arial"/>
          <w:szCs w:val="24"/>
          <w:lang w:eastAsia="en-GB"/>
        </w:rPr>
        <w:t xml:space="preserve"> flow ID is presence once the AS reflective </w:t>
      </w:r>
      <w:proofErr w:type="spellStart"/>
      <w:r w:rsidRPr="005574A6">
        <w:rPr>
          <w:rFonts w:ascii="Arial" w:eastAsia="MS Mincho" w:hAnsi="Arial"/>
          <w:szCs w:val="24"/>
          <w:lang w:eastAsia="en-GB"/>
        </w:rPr>
        <w:t>QoS</w:t>
      </w:r>
      <w:proofErr w:type="spellEnd"/>
      <w:r w:rsidRPr="005574A6">
        <w:rPr>
          <w:rFonts w:ascii="Arial" w:eastAsia="MS Mincho" w:hAnsi="Arial"/>
          <w:szCs w:val="24"/>
          <w:lang w:eastAsia="en-GB"/>
        </w:rPr>
        <w:t xml:space="preserve"> is active.  FFS whether it is always present.    </w:t>
      </w:r>
    </w:p>
    <w:p w:rsidR="00C61A22" w:rsidRPr="00C61A22" w:rsidRDefault="00C61A22" w:rsidP="00917A88">
      <w:pPr>
        <w:numPr>
          <w:ilvl w:val="0"/>
          <w:numId w:val="3"/>
        </w:numPr>
        <w:pBdr>
          <w:top w:val="single" w:sz="4" w:space="1" w:color="auto"/>
          <w:left w:val="single" w:sz="4" w:space="4" w:color="auto"/>
          <w:bottom w:val="single" w:sz="4" w:space="1" w:color="auto"/>
          <w:right w:val="single" w:sz="4" w:space="4" w:color="auto"/>
        </w:pBdr>
        <w:tabs>
          <w:tab w:val="left" w:pos="1622"/>
        </w:tabs>
        <w:spacing w:before="40" w:after="0"/>
        <w:jc w:val="left"/>
        <w:rPr>
          <w:rFonts w:ascii="Arial" w:eastAsia="MS Mincho" w:hAnsi="Arial"/>
          <w:szCs w:val="24"/>
          <w:lang w:eastAsia="en-GB"/>
        </w:rPr>
      </w:pPr>
      <w:r w:rsidRPr="005574A6">
        <w:rPr>
          <w:rFonts w:ascii="Arial" w:eastAsia="MS Mincho" w:hAnsi="Arial"/>
          <w:szCs w:val="24"/>
          <w:lang w:eastAsia="en-GB"/>
        </w:rPr>
        <w:t xml:space="preserve">DL packets over </w:t>
      </w:r>
      <w:proofErr w:type="spellStart"/>
      <w:r w:rsidRPr="005574A6">
        <w:rPr>
          <w:rFonts w:ascii="Arial" w:eastAsia="MS Mincho" w:hAnsi="Arial"/>
          <w:szCs w:val="24"/>
          <w:lang w:eastAsia="en-GB"/>
        </w:rPr>
        <w:t>Uu</w:t>
      </w:r>
      <w:proofErr w:type="spellEnd"/>
      <w:r w:rsidRPr="005574A6">
        <w:rPr>
          <w:rFonts w:ascii="Arial" w:eastAsia="MS Mincho" w:hAnsi="Arial"/>
          <w:szCs w:val="24"/>
          <w:lang w:eastAsia="en-GB"/>
        </w:rPr>
        <w:t xml:space="preserve"> are not marked with “Flow ID” at least for cases where UL AS reflective mapping and NAS reflective </w:t>
      </w:r>
      <w:proofErr w:type="spellStart"/>
      <w:r w:rsidRPr="005574A6">
        <w:rPr>
          <w:rFonts w:ascii="Arial" w:eastAsia="MS Mincho" w:hAnsi="Arial"/>
          <w:szCs w:val="24"/>
          <w:lang w:eastAsia="en-GB"/>
        </w:rPr>
        <w:t>QoS</w:t>
      </w:r>
      <w:proofErr w:type="spellEnd"/>
      <w:r w:rsidRPr="005574A6">
        <w:rPr>
          <w:rFonts w:ascii="Arial" w:eastAsia="MS Mincho" w:hAnsi="Arial"/>
          <w:szCs w:val="24"/>
          <w:lang w:eastAsia="en-GB"/>
        </w:rPr>
        <w:t xml:space="preserve"> </w:t>
      </w:r>
      <w:proofErr w:type="gramStart"/>
      <w:r w:rsidRPr="005574A6">
        <w:rPr>
          <w:rFonts w:ascii="Arial" w:eastAsia="MS Mincho" w:hAnsi="Arial"/>
          <w:szCs w:val="24"/>
          <w:lang w:eastAsia="en-GB"/>
        </w:rPr>
        <w:t>is</w:t>
      </w:r>
      <w:proofErr w:type="gramEnd"/>
      <w:r w:rsidRPr="005574A6">
        <w:rPr>
          <w:rFonts w:ascii="Arial" w:eastAsia="MS Mincho" w:hAnsi="Arial"/>
          <w:szCs w:val="24"/>
          <w:lang w:eastAsia="en-GB"/>
        </w:rPr>
        <w:t xml:space="preserve"> not configured for DRB. </w:t>
      </w:r>
    </w:p>
    <w:p w:rsidR="0035401E" w:rsidRPr="005574A6" w:rsidRDefault="00C61A22" w:rsidP="00917A88">
      <w:pPr>
        <w:numPr>
          <w:ilvl w:val="0"/>
          <w:numId w:val="3"/>
        </w:numPr>
        <w:pBdr>
          <w:top w:val="single" w:sz="4" w:space="1" w:color="auto"/>
          <w:left w:val="single" w:sz="4" w:space="4" w:color="auto"/>
          <w:bottom w:val="single" w:sz="4" w:space="1" w:color="auto"/>
          <w:right w:val="single" w:sz="4" w:space="4" w:color="auto"/>
        </w:pBdr>
        <w:tabs>
          <w:tab w:val="left" w:pos="1622"/>
        </w:tabs>
        <w:spacing w:before="40" w:after="0"/>
        <w:jc w:val="left"/>
        <w:rPr>
          <w:rFonts w:ascii="Arial" w:eastAsia="MS Mincho" w:hAnsi="Arial"/>
          <w:szCs w:val="24"/>
          <w:lang w:eastAsia="en-GB"/>
        </w:rPr>
      </w:pPr>
      <w:r w:rsidRPr="004218CE">
        <w:rPr>
          <w:rFonts w:ascii="Arial" w:eastAsia="MS Mincho" w:hAnsi="Arial"/>
          <w:szCs w:val="24"/>
          <w:lang w:eastAsia="en-GB"/>
        </w:rPr>
        <w:t xml:space="preserve">The UE "continuously" monitors the </w:t>
      </w:r>
      <w:proofErr w:type="spellStart"/>
      <w:r w:rsidRPr="004218CE">
        <w:rPr>
          <w:rFonts w:ascii="Arial" w:eastAsia="MS Mincho" w:hAnsi="Arial"/>
          <w:szCs w:val="24"/>
          <w:lang w:eastAsia="en-GB"/>
        </w:rPr>
        <w:t>QoS</w:t>
      </w:r>
      <w:proofErr w:type="spellEnd"/>
      <w:r w:rsidRPr="004218CE">
        <w:rPr>
          <w:rFonts w:ascii="Arial" w:eastAsia="MS Mincho" w:hAnsi="Arial"/>
          <w:szCs w:val="24"/>
          <w:lang w:eastAsia="en-GB"/>
        </w:rPr>
        <w:t xml:space="preserve"> Flow ID in downlink PDCP packets and updates the reflective </w:t>
      </w:r>
      <w:proofErr w:type="spellStart"/>
      <w:r w:rsidRPr="004218CE">
        <w:rPr>
          <w:rFonts w:ascii="Arial" w:eastAsia="MS Mincho" w:hAnsi="Arial"/>
          <w:szCs w:val="24"/>
          <w:lang w:eastAsia="en-GB"/>
        </w:rPr>
        <w:t>QoS</w:t>
      </w:r>
      <w:proofErr w:type="spellEnd"/>
      <w:r w:rsidRPr="004218CE">
        <w:rPr>
          <w:rFonts w:ascii="Arial" w:eastAsia="MS Mincho" w:hAnsi="Arial"/>
          <w:szCs w:val="24"/>
          <w:lang w:eastAsia="en-GB"/>
        </w:rPr>
        <w:t xml:space="preserve"> Flow ID to DRB mapping in the uplink accordingly.</w:t>
      </w:r>
    </w:p>
    <w:p w:rsidR="00B66FA0" w:rsidRDefault="00B66FA0">
      <w:pPr>
        <w:rPr>
          <w:rFonts w:ascii="Arial" w:eastAsiaTheme="minorEastAsia" w:hAnsi="Arial"/>
          <w:szCs w:val="24"/>
          <w:lang w:eastAsia="zh-CN"/>
        </w:rPr>
      </w:pPr>
    </w:p>
    <w:p w:rsidR="00B66FA0" w:rsidRDefault="00533D27">
      <w:pPr>
        <w:rPr>
          <w:lang w:eastAsia="zh-CN"/>
        </w:rPr>
      </w:pPr>
      <w:r w:rsidRPr="003221FD">
        <w:rPr>
          <w:lang w:eastAsia="zh-CN"/>
        </w:rPr>
        <w:t xml:space="preserve">In this contribution, </w:t>
      </w:r>
      <w:r w:rsidR="00AF0F15">
        <w:rPr>
          <w:rFonts w:hint="eastAsia"/>
          <w:lang w:eastAsia="zh-CN"/>
        </w:rPr>
        <w:t xml:space="preserve">several further considerations on AS RQ are given based on </w:t>
      </w:r>
      <w:r w:rsidR="002E69DE">
        <w:rPr>
          <w:rFonts w:hint="eastAsia"/>
          <w:lang w:eastAsia="zh-CN"/>
        </w:rPr>
        <w:t xml:space="preserve">above agreements, aiming at </w:t>
      </w:r>
      <w:r w:rsidR="00D70D05">
        <w:rPr>
          <w:rFonts w:hint="eastAsia"/>
          <w:lang w:eastAsia="zh-CN"/>
        </w:rPr>
        <w:t xml:space="preserve">providing heuristic thoughts on the detailed </w:t>
      </w:r>
      <w:r w:rsidR="00D70D05">
        <w:rPr>
          <w:lang w:eastAsia="zh-CN"/>
        </w:rPr>
        <w:t>design of</w:t>
      </w:r>
      <w:r w:rsidR="00D70D05">
        <w:rPr>
          <w:rFonts w:hint="eastAsia"/>
          <w:lang w:eastAsia="zh-CN"/>
        </w:rPr>
        <w:t xml:space="preserve"> AS RQ</w:t>
      </w:r>
      <w:r w:rsidR="00F6773E">
        <w:rPr>
          <w:lang w:eastAsia="zh-CN"/>
        </w:rPr>
        <w:t>.</w:t>
      </w:r>
    </w:p>
    <w:p w:rsidR="00CD4C7B" w:rsidRDefault="002B5B0A" w:rsidP="00D63618">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p>
    <w:p w:rsidR="00003A81" w:rsidRDefault="00F763A9">
      <w:pPr>
        <w:pStyle w:val="2"/>
        <w:rPr>
          <w:lang w:eastAsia="zh-CN"/>
        </w:rPr>
      </w:pPr>
      <w:bookmarkStart w:id="0" w:name="OLE_LINK5"/>
      <w:bookmarkStart w:id="1" w:name="OLE_LINK6"/>
      <w:r>
        <w:rPr>
          <w:rFonts w:hint="eastAsia"/>
          <w:lang w:eastAsia="zh-CN"/>
        </w:rPr>
        <w:t>The presence of QFI</w:t>
      </w:r>
    </w:p>
    <w:p w:rsidR="00F763A9" w:rsidRDefault="00F763A9" w:rsidP="00F763A9">
      <w:pPr>
        <w:overflowPunct w:val="0"/>
        <w:autoSpaceDE w:val="0"/>
        <w:autoSpaceDN w:val="0"/>
        <w:adjustRightInd w:val="0"/>
        <w:textAlignment w:val="baseline"/>
        <w:rPr>
          <w:lang w:eastAsia="zh-CN"/>
        </w:rPr>
      </w:pPr>
      <w:r>
        <w:rPr>
          <w:rFonts w:hint="eastAsia"/>
          <w:lang w:eastAsia="zh-CN"/>
        </w:rPr>
        <w:t xml:space="preserve">Based on last two meetings, </w:t>
      </w:r>
      <w:r w:rsidR="0021513B">
        <w:rPr>
          <w:rFonts w:hint="eastAsia"/>
          <w:lang w:eastAsia="zh-CN"/>
        </w:rPr>
        <w:t xml:space="preserve">a common view has been achieved that the presence of QFI in </w:t>
      </w:r>
      <w:r w:rsidR="006F186E">
        <w:rPr>
          <w:rFonts w:hint="eastAsia"/>
          <w:lang w:eastAsia="zh-CN"/>
        </w:rPr>
        <w:t>DL</w:t>
      </w:r>
      <w:r w:rsidR="0021513B">
        <w:rPr>
          <w:rFonts w:hint="eastAsia"/>
          <w:lang w:eastAsia="zh-CN"/>
        </w:rPr>
        <w:t xml:space="preserve"> is dependent on the activation of NAS RQ and /or AS RQ</w:t>
      </w:r>
      <w:r>
        <w:rPr>
          <w:lang w:eastAsia="zh-CN"/>
        </w:rPr>
        <w:t>.</w:t>
      </w:r>
      <w:r w:rsidR="00647E32">
        <w:rPr>
          <w:rFonts w:hint="eastAsia"/>
          <w:lang w:eastAsia="zh-CN"/>
        </w:rPr>
        <w:t xml:space="preserve"> Table 1 below gives the necessity to include QFI</w:t>
      </w:r>
      <w:r w:rsidR="006F186E">
        <w:rPr>
          <w:rFonts w:hint="eastAsia"/>
          <w:lang w:eastAsia="zh-CN"/>
        </w:rPr>
        <w:t xml:space="preserve"> in DL</w:t>
      </w:r>
      <w:r w:rsidR="00647E32">
        <w:rPr>
          <w:rFonts w:hint="eastAsia"/>
          <w:lang w:eastAsia="zh-CN"/>
        </w:rPr>
        <w:t xml:space="preserve"> under different conditions,</w:t>
      </w:r>
    </w:p>
    <w:p w:rsidR="003B04D9" w:rsidRDefault="003B04D9" w:rsidP="00F763A9">
      <w:pPr>
        <w:overflowPunct w:val="0"/>
        <w:autoSpaceDE w:val="0"/>
        <w:autoSpaceDN w:val="0"/>
        <w:adjustRightInd w:val="0"/>
        <w:textAlignment w:val="baseline"/>
        <w:rPr>
          <w:lang w:eastAsia="zh-CN"/>
        </w:rPr>
      </w:pPr>
    </w:p>
    <w:p w:rsidR="003B04D9" w:rsidRDefault="003B04D9" w:rsidP="00F763A9">
      <w:pPr>
        <w:overflowPunct w:val="0"/>
        <w:autoSpaceDE w:val="0"/>
        <w:autoSpaceDN w:val="0"/>
        <w:adjustRightInd w:val="0"/>
        <w:textAlignment w:val="baseline"/>
        <w:rPr>
          <w:lang w:eastAsia="zh-CN"/>
        </w:rPr>
      </w:pPr>
    </w:p>
    <w:p w:rsidR="003B04D9" w:rsidRDefault="003B04D9" w:rsidP="00F763A9">
      <w:pPr>
        <w:overflowPunct w:val="0"/>
        <w:autoSpaceDE w:val="0"/>
        <w:autoSpaceDN w:val="0"/>
        <w:adjustRightInd w:val="0"/>
        <w:textAlignment w:val="baseline"/>
        <w:rPr>
          <w:lang w:eastAsia="zh-CN"/>
        </w:rPr>
      </w:pPr>
    </w:p>
    <w:p w:rsidR="003B04D9" w:rsidRDefault="003B04D9" w:rsidP="00F763A9">
      <w:pPr>
        <w:overflowPunct w:val="0"/>
        <w:autoSpaceDE w:val="0"/>
        <w:autoSpaceDN w:val="0"/>
        <w:adjustRightInd w:val="0"/>
        <w:textAlignment w:val="baseline"/>
        <w:rPr>
          <w:lang w:eastAsia="zh-CN"/>
        </w:rPr>
      </w:pPr>
    </w:p>
    <w:p w:rsidR="003B04D9" w:rsidRDefault="003B04D9" w:rsidP="00F763A9">
      <w:pPr>
        <w:overflowPunct w:val="0"/>
        <w:autoSpaceDE w:val="0"/>
        <w:autoSpaceDN w:val="0"/>
        <w:adjustRightInd w:val="0"/>
        <w:textAlignment w:val="baseline"/>
        <w:rPr>
          <w:lang w:eastAsia="zh-CN"/>
        </w:rPr>
      </w:pPr>
    </w:p>
    <w:p w:rsidR="003B04D9" w:rsidRDefault="003B04D9" w:rsidP="00F763A9">
      <w:pPr>
        <w:overflowPunct w:val="0"/>
        <w:autoSpaceDE w:val="0"/>
        <w:autoSpaceDN w:val="0"/>
        <w:adjustRightInd w:val="0"/>
        <w:textAlignment w:val="baseline"/>
        <w:rPr>
          <w:lang w:eastAsia="zh-CN"/>
        </w:rPr>
      </w:pPr>
    </w:p>
    <w:p w:rsidR="00647E32" w:rsidRDefault="00647E32" w:rsidP="00647E32">
      <w:pPr>
        <w:overflowPunct w:val="0"/>
        <w:autoSpaceDE w:val="0"/>
        <w:autoSpaceDN w:val="0"/>
        <w:adjustRightInd w:val="0"/>
        <w:jc w:val="center"/>
        <w:textAlignment w:val="baseline"/>
        <w:rPr>
          <w:lang w:eastAsia="zh-CN"/>
        </w:rPr>
      </w:pPr>
      <w:r>
        <w:rPr>
          <w:rFonts w:hint="eastAsia"/>
          <w:lang w:eastAsia="zh-CN"/>
        </w:rPr>
        <w:lastRenderedPageBreak/>
        <w:t xml:space="preserve">Table 1 </w:t>
      </w:r>
      <w:proofErr w:type="gramStart"/>
      <w:r w:rsidR="001D7C81">
        <w:rPr>
          <w:rFonts w:hint="eastAsia"/>
          <w:lang w:eastAsia="zh-CN"/>
        </w:rPr>
        <w:t>The</w:t>
      </w:r>
      <w:proofErr w:type="gramEnd"/>
      <w:r w:rsidR="001D7C81">
        <w:rPr>
          <w:rFonts w:hint="eastAsia"/>
          <w:lang w:eastAsia="zh-CN"/>
        </w:rPr>
        <w:t xml:space="preserve"> necessity </w:t>
      </w:r>
      <w:r w:rsidR="001B2EEA">
        <w:rPr>
          <w:rFonts w:hint="eastAsia"/>
          <w:lang w:eastAsia="zh-CN"/>
        </w:rPr>
        <w:t xml:space="preserve">to include QFI </w:t>
      </w:r>
      <w:r w:rsidR="006F186E">
        <w:rPr>
          <w:rFonts w:hint="eastAsia"/>
          <w:lang w:eastAsia="zh-CN"/>
        </w:rPr>
        <w:t xml:space="preserve">in DL </w:t>
      </w:r>
      <w:r w:rsidR="001B2EEA">
        <w:rPr>
          <w:rFonts w:hint="eastAsia"/>
          <w:lang w:eastAsia="zh-CN"/>
        </w:rPr>
        <w:t>under different conditions</w:t>
      </w:r>
    </w:p>
    <w:tbl>
      <w:tblPr>
        <w:tblW w:w="2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6"/>
        <w:gridCol w:w="1522"/>
        <w:gridCol w:w="1972"/>
      </w:tblGrid>
      <w:tr w:rsidR="006F186E" w:rsidRPr="00412EE1" w:rsidTr="00C61A22">
        <w:trPr>
          <w:trHeight w:val="738"/>
          <w:jc w:val="center"/>
        </w:trPr>
        <w:tc>
          <w:tcPr>
            <w:tcW w:w="1299" w:type="pct"/>
          </w:tcPr>
          <w:p w:rsidR="00647E32" w:rsidRPr="00412EE1" w:rsidRDefault="00647E32" w:rsidP="006F186E">
            <w:pPr>
              <w:overflowPunct w:val="0"/>
              <w:autoSpaceDE w:val="0"/>
              <w:autoSpaceDN w:val="0"/>
              <w:adjustRightInd w:val="0"/>
              <w:textAlignment w:val="baseline"/>
              <w:rPr>
                <w:lang w:eastAsia="zh-CN"/>
              </w:rPr>
            </w:pPr>
          </w:p>
        </w:tc>
        <w:tc>
          <w:tcPr>
            <w:tcW w:w="1612" w:type="pct"/>
          </w:tcPr>
          <w:p w:rsidR="00647E32" w:rsidRDefault="006F186E" w:rsidP="006F186E">
            <w:pPr>
              <w:overflowPunct w:val="0"/>
              <w:autoSpaceDE w:val="0"/>
              <w:autoSpaceDN w:val="0"/>
              <w:adjustRightInd w:val="0"/>
              <w:textAlignment w:val="baseline"/>
              <w:rPr>
                <w:lang w:eastAsia="zh-CN"/>
              </w:rPr>
            </w:pPr>
            <w:r>
              <w:rPr>
                <w:rFonts w:hint="eastAsia"/>
                <w:lang w:eastAsia="zh-CN"/>
              </w:rPr>
              <w:t>NAS RQ</w:t>
            </w:r>
          </w:p>
          <w:p w:rsidR="006F186E" w:rsidRPr="00412EE1" w:rsidRDefault="006F186E" w:rsidP="006F186E">
            <w:pPr>
              <w:overflowPunct w:val="0"/>
              <w:autoSpaceDE w:val="0"/>
              <w:autoSpaceDN w:val="0"/>
              <w:adjustRightInd w:val="0"/>
              <w:textAlignment w:val="baseline"/>
              <w:rPr>
                <w:lang w:eastAsia="zh-CN"/>
              </w:rPr>
            </w:pPr>
            <w:r>
              <w:rPr>
                <w:rFonts w:hint="eastAsia"/>
                <w:lang w:eastAsia="zh-CN"/>
              </w:rPr>
              <w:t>Active</w:t>
            </w:r>
          </w:p>
        </w:tc>
        <w:tc>
          <w:tcPr>
            <w:tcW w:w="2089" w:type="pct"/>
          </w:tcPr>
          <w:p w:rsidR="00647E32" w:rsidRDefault="006F186E" w:rsidP="006F186E">
            <w:pPr>
              <w:overflowPunct w:val="0"/>
              <w:autoSpaceDE w:val="0"/>
              <w:autoSpaceDN w:val="0"/>
              <w:adjustRightInd w:val="0"/>
              <w:textAlignment w:val="baseline"/>
              <w:rPr>
                <w:lang w:eastAsia="zh-CN"/>
              </w:rPr>
            </w:pPr>
            <w:r>
              <w:rPr>
                <w:rFonts w:hint="eastAsia"/>
                <w:lang w:eastAsia="zh-CN"/>
              </w:rPr>
              <w:t>NAS RQ</w:t>
            </w:r>
          </w:p>
          <w:p w:rsidR="006F186E" w:rsidRPr="00412EE1" w:rsidRDefault="006F186E" w:rsidP="006F186E">
            <w:pPr>
              <w:overflowPunct w:val="0"/>
              <w:autoSpaceDE w:val="0"/>
              <w:autoSpaceDN w:val="0"/>
              <w:adjustRightInd w:val="0"/>
              <w:textAlignment w:val="baseline"/>
              <w:rPr>
                <w:lang w:eastAsia="zh-CN"/>
              </w:rPr>
            </w:pPr>
            <w:r>
              <w:rPr>
                <w:rFonts w:hint="eastAsia"/>
                <w:lang w:eastAsia="zh-CN"/>
              </w:rPr>
              <w:t>Not active</w:t>
            </w:r>
          </w:p>
        </w:tc>
      </w:tr>
      <w:tr w:rsidR="006F186E" w:rsidRPr="00412EE1" w:rsidTr="00173F2E">
        <w:trPr>
          <w:jc w:val="center"/>
        </w:trPr>
        <w:tc>
          <w:tcPr>
            <w:tcW w:w="1299" w:type="pct"/>
          </w:tcPr>
          <w:p w:rsidR="006F186E" w:rsidRDefault="006F186E" w:rsidP="006F186E">
            <w:pPr>
              <w:overflowPunct w:val="0"/>
              <w:autoSpaceDE w:val="0"/>
              <w:autoSpaceDN w:val="0"/>
              <w:adjustRightInd w:val="0"/>
              <w:textAlignment w:val="baseline"/>
              <w:rPr>
                <w:lang w:eastAsia="zh-CN"/>
              </w:rPr>
            </w:pPr>
            <w:r>
              <w:rPr>
                <w:rFonts w:hint="eastAsia"/>
                <w:lang w:eastAsia="zh-CN"/>
              </w:rPr>
              <w:t xml:space="preserve">AS RQ </w:t>
            </w:r>
          </w:p>
          <w:p w:rsidR="006F186E" w:rsidRPr="00412EE1" w:rsidRDefault="006F186E" w:rsidP="006F186E">
            <w:pPr>
              <w:overflowPunct w:val="0"/>
              <w:autoSpaceDE w:val="0"/>
              <w:autoSpaceDN w:val="0"/>
              <w:adjustRightInd w:val="0"/>
              <w:textAlignment w:val="baseline"/>
              <w:rPr>
                <w:lang w:eastAsia="zh-CN"/>
              </w:rPr>
            </w:pPr>
            <w:r>
              <w:rPr>
                <w:rFonts w:hint="eastAsia"/>
                <w:lang w:eastAsia="zh-CN"/>
              </w:rPr>
              <w:t>Active</w:t>
            </w:r>
          </w:p>
        </w:tc>
        <w:tc>
          <w:tcPr>
            <w:tcW w:w="1612" w:type="pct"/>
            <w:vMerge w:val="restart"/>
            <w:vAlign w:val="center"/>
          </w:tcPr>
          <w:p w:rsidR="006F186E" w:rsidRPr="00412EE1" w:rsidRDefault="006F186E" w:rsidP="001A554A">
            <w:pPr>
              <w:overflowPunct w:val="0"/>
              <w:autoSpaceDE w:val="0"/>
              <w:autoSpaceDN w:val="0"/>
              <w:adjustRightInd w:val="0"/>
              <w:textAlignment w:val="baseline"/>
              <w:rPr>
                <w:lang w:eastAsia="zh-CN"/>
              </w:rPr>
            </w:pPr>
            <w:r>
              <w:rPr>
                <w:rFonts w:hint="eastAsia"/>
                <w:lang w:eastAsia="zh-CN"/>
              </w:rPr>
              <w:t xml:space="preserve">QFI </w:t>
            </w:r>
            <w:r w:rsidR="001A554A">
              <w:rPr>
                <w:rFonts w:hint="eastAsia"/>
                <w:lang w:eastAsia="zh-CN"/>
              </w:rPr>
              <w:t>should be</w:t>
            </w:r>
            <w:r>
              <w:rPr>
                <w:rFonts w:hint="eastAsia"/>
                <w:lang w:eastAsia="zh-CN"/>
              </w:rPr>
              <w:t xml:space="preserve"> present.</w:t>
            </w:r>
            <w:r w:rsidR="009A4798">
              <w:rPr>
                <w:rFonts w:hint="eastAsia"/>
                <w:lang w:eastAsia="zh-CN"/>
              </w:rPr>
              <w:t xml:space="preserve"> (</w:t>
            </w:r>
            <w:r w:rsidR="009A4798" w:rsidRPr="009A4798">
              <w:rPr>
                <w:rFonts w:hint="eastAsia"/>
                <w:i/>
                <w:lang w:eastAsia="zh-CN"/>
              </w:rPr>
              <w:t>Note</w:t>
            </w:r>
            <w:r w:rsidR="009A4798">
              <w:rPr>
                <w:rFonts w:hint="eastAsia"/>
                <w:lang w:eastAsia="zh-CN"/>
              </w:rPr>
              <w:t>)</w:t>
            </w:r>
          </w:p>
        </w:tc>
        <w:tc>
          <w:tcPr>
            <w:tcW w:w="2089" w:type="pct"/>
            <w:vAlign w:val="center"/>
          </w:tcPr>
          <w:p w:rsidR="006F186E" w:rsidRPr="00412EE1" w:rsidRDefault="00942BD1" w:rsidP="006F186E">
            <w:pPr>
              <w:overflowPunct w:val="0"/>
              <w:autoSpaceDE w:val="0"/>
              <w:autoSpaceDN w:val="0"/>
              <w:adjustRightInd w:val="0"/>
              <w:textAlignment w:val="baseline"/>
              <w:rPr>
                <w:lang w:eastAsia="zh-CN"/>
              </w:rPr>
            </w:pPr>
            <w:r>
              <w:rPr>
                <w:rFonts w:hint="eastAsia"/>
                <w:lang w:eastAsia="zh-CN"/>
              </w:rPr>
              <w:t>QFI may not be always present.</w:t>
            </w:r>
            <w:r w:rsidR="0081557E">
              <w:rPr>
                <w:rFonts w:hint="eastAsia"/>
                <w:lang w:eastAsia="zh-CN"/>
              </w:rPr>
              <w:t xml:space="preserve"> [1]</w:t>
            </w:r>
          </w:p>
        </w:tc>
      </w:tr>
      <w:tr w:rsidR="006F186E" w:rsidRPr="00412EE1" w:rsidTr="00173F2E">
        <w:trPr>
          <w:jc w:val="center"/>
        </w:trPr>
        <w:tc>
          <w:tcPr>
            <w:tcW w:w="1299" w:type="pct"/>
          </w:tcPr>
          <w:p w:rsidR="006F186E" w:rsidRDefault="006F186E" w:rsidP="006F186E">
            <w:pPr>
              <w:overflowPunct w:val="0"/>
              <w:autoSpaceDE w:val="0"/>
              <w:autoSpaceDN w:val="0"/>
              <w:adjustRightInd w:val="0"/>
              <w:textAlignment w:val="baseline"/>
              <w:rPr>
                <w:lang w:eastAsia="zh-CN"/>
              </w:rPr>
            </w:pPr>
            <w:r>
              <w:rPr>
                <w:rFonts w:hint="eastAsia"/>
                <w:lang w:eastAsia="zh-CN"/>
              </w:rPr>
              <w:t xml:space="preserve">AS RQ </w:t>
            </w:r>
          </w:p>
          <w:p w:rsidR="006F186E" w:rsidRPr="00412EE1" w:rsidRDefault="006F186E" w:rsidP="006F186E">
            <w:pPr>
              <w:overflowPunct w:val="0"/>
              <w:autoSpaceDE w:val="0"/>
              <w:autoSpaceDN w:val="0"/>
              <w:adjustRightInd w:val="0"/>
              <w:textAlignment w:val="baseline"/>
              <w:rPr>
                <w:lang w:eastAsia="zh-CN"/>
              </w:rPr>
            </w:pPr>
            <w:r>
              <w:rPr>
                <w:rFonts w:hint="eastAsia"/>
                <w:lang w:eastAsia="zh-CN"/>
              </w:rPr>
              <w:t>Not active</w:t>
            </w:r>
          </w:p>
        </w:tc>
        <w:tc>
          <w:tcPr>
            <w:tcW w:w="1612" w:type="pct"/>
            <w:vMerge/>
          </w:tcPr>
          <w:p w:rsidR="006F186E" w:rsidRPr="00412EE1" w:rsidRDefault="006F186E" w:rsidP="006F186E">
            <w:pPr>
              <w:overflowPunct w:val="0"/>
              <w:autoSpaceDE w:val="0"/>
              <w:autoSpaceDN w:val="0"/>
              <w:adjustRightInd w:val="0"/>
              <w:textAlignment w:val="baseline"/>
              <w:rPr>
                <w:lang w:eastAsia="zh-CN"/>
              </w:rPr>
            </w:pPr>
          </w:p>
        </w:tc>
        <w:tc>
          <w:tcPr>
            <w:tcW w:w="2089" w:type="pct"/>
            <w:vAlign w:val="center"/>
          </w:tcPr>
          <w:p w:rsidR="006F186E" w:rsidRPr="00412EE1" w:rsidRDefault="006F186E" w:rsidP="006F186E">
            <w:pPr>
              <w:overflowPunct w:val="0"/>
              <w:autoSpaceDE w:val="0"/>
              <w:autoSpaceDN w:val="0"/>
              <w:adjustRightInd w:val="0"/>
              <w:textAlignment w:val="baseline"/>
              <w:rPr>
                <w:lang w:eastAsia="zh-CN"/>
              </w:rPr>
            </w:pPr>
            <w:r>
              <w:rPr>
                <w:rFonts w:hint="eastAsia"/>
                <w:lang w:eastAsia="zh-CN"/>
              </w:rPr>
              <w:t>QFI is not present.</w:t>
            </w:r>
            <w:r w:rsidR="00173F2E">
              <w:rPr>
                <w:rFonts w:hint="eastAsia"/>
                <w:lang w:eastAsia="zh-CN"/>
              </w:rPr>
              <w:t xml:space="preserve"> (Agreement in 97bis)</w:t>
            </w:r>
          </w:p>
        </w:tc>
      </w:tr>
    </w:tbl>
    <w:p w:rsidR="00647E32" w:rsidRDefault="00647E32" w:rsidP="00F763A9">
      <w:pPr>
        <w:overflowPunct w:val="0"/>
        <w:autoSpaceDE w:val="0"/>
        <w:autoSpaceDN w:val="0"/>
        <w:adjustRightInd w:val="0"/>
        <w:textAlignment w:val="baseline"/>
        <w:rPr>
          <w:lang w:eastAsia="zh-CN"/>
        </w:rPr>
      </w:pPr>
    </w:p>
    <w:p w:rsidR="00F36955" w:rsidRDefault="00E17FD1" w:rsidP="00F763A9">
      <w:pPr>
        <w:rPr>
          <w:lang w:eastAsia="zh-CN"/>
        </w:rPr>
      </w:pPr>
      <w:r w:rsidRPr="009A4798">
        <w:rPr>
          <w:rFonts w:hint="eastAsia"/>
          <w:i/>
          <w:lang w:eastAsia="zh-CN"/>
        </w:rPr>
        <w:t>Note</w:t>
      </w:r>
      <w:r w:rsidR="009A4798">
        <w:rPr>
          <w:rFonts w:hint="eastAsia"/>
          <w:lang w:eastAsia="zh-CN"/>
        </w:rPr>
        <w:t>:</w:t>
      </w:r>
      <w:r>
        <w:rPr>
          <w:rFonts w:hint="eastAsia"/>
          <w:lang w:eastAsia="zh-CN"/>
        </w:rPr>
        <w:t xml:space="preserve"> when </w:t>
      </w:r>
      <w:r w:rsidR="006B37DA">
        <w:rPr>
          <w:rFonts w:hint="eastAsia"/>
          <w:lang w:eastAsia="zh-CN"/>
        </w:rPr>
        <w:t>NAS RQ is active, QFI should</w:t>
      </w:r>
      <w:r w:rsidR="001E65F2">
        <w:rPr>
          <w:rFonts w:hint="eastAsia"/>
          <w:lang w:eastAsia="zh-CN"/>
        </w:rPr>
        <w:t xml:space="preserve"> </w:t>
      </w:r>
      <w:r w:rsidR="006B37DA">
        <w:rPr>
          <w:rFonts w:hint="eastAsia"/>
          <w:lang w:eastAsia="zh-CN"/>
        </w:rPr>
        <w:t xml:space="preserve">be present in order to </w:t>
      </w:r>
      <w:r w:rsidR="00780A78">
        <w:rPr>
          <w:rFonts w:hint="eastAsia"/>
          <w:lang w:eastAsia="zh-CN"/>
        </w:rPr>
        <w:t xml:space="preserve">guarantee the correct mapping </w:t>
      </w:r>
      <w:r w:rsidR="008F1E37">
        <w:rPr>
          <w:rFonts w:hint="eastAsia"/>
          <w:lang w:eastAsia="zh-CN"/>
        </w:rPr>
        <w:t xml:space="preserve">between IP flow and </w:t>
      </w:r>
      <w:proofErr w:type="spellStart"/>
      <w:r w:rsidR="008F1E37">
        <w:rPr>
          <w:rFonts w:hint="eastAsia"/>
          <w:lang w:eastAsia="zh-CN"/>
        </w:rPr>
        <w:t>QoS</w:t>
      </w:r>
      <w:proofErr w:type="spellEnd"/>
      <w:r w:rsidR="008F1E37">
        <w:rPr>
          <w:rFonts w:hint="eastAsia"/>
          <w:lang w:eastAsia="zh-CN"/>
        </w:rPr>
        <w:t xml:space="preserve"> flow</w:t>
      </w:r>
      <w:r w:rsidR="00627A74">
        <w:rPr>
          <w:rFonts w:hint="eastAsia"/>
          <w:lang w:eastAsia="zh-CN"/>
        </w:rPr>
        <w:t>,</w:t>
      </w:r>
      <w:r w:rsidR="0097022F">
        <w:rPr>
          <w:rFonts w:hint="eastAsia"/>
          <w:lang w:eastAsia="zh-CN"/>
        </w:rPr>
        <w:t xml:space="preserve"> if no further interaction</w:t>
      </w:r>
      <w:r w:rsidR="00627A74">
        <w:rPr>
          <w:rFonts w:hint="eastAsia"/>
          <w:lang w:eastAsia="zh-CN"/>
        </w:rPr>
        <w:t>s</w:t>
      </w:r>
      <w:r w:rsidR="009A4798" w:rsidRPr="009A4798">
        <w:rPr>
          <w:rFonts w:hint="eastAsia"/>
          <w:lang w:eastAsia="zh-CN"/>
        </w:rPr>
        <w:t xml:space="preserve"> </w:t>
      </w:r>
      <w:r w:rsidR="009A4798">
        <w:rPr>
          <w:rFonts w:hint="eastAsia"/>
          <w:lang w:eastAsia="zh-CN"/>
        </w:rPr>
        <w:t>indicating the successful mapping</w:t>
      </w:r>
      <w:r w:rsidR="00627A74">
        <w:rPr>
          <w:rFonts w:hint="eastAsia"/>
          <w:lang w:eastAsia="zh-CN"/>
        </w:rPr>
        <w:t xml:space="preserve"> are</w:t>
      </w:r>
      <w:r w:rsidR="0097022F">
        <w:rPr>
          <w:rFonts w:hint="eastAsia"/>
          <w:lang w:eastAsia="zh-CN"/>
        </w:rPr>
        <w:t xml:space="preserve"> performed between IP layer and SDAP layer within</w:t>
      </w:r>
      <w:r w:rsidR="009A4798">
        <w:rPr>
          <w:rFonts w:hint="eastAsia"/>
          <w:lang w:eastAsia="zh-CN"/>
        </w:rPr>
        <w:t xml:space="preserve"> the</w:t>
      </w:r>
      <w:r w:rsidR="0097022F">
        <w:rPr>
          <w:rFonts w:hint="eastAsia"/>
          <w:lang w:eastAsia="zh-CN"/>
        </w:rPr>
        <w:t xml:space="preserve"> UE.</w:t>
      </w:r>
      <w:r w:rsidR="000E6946">
        <w:rPr>
          <w:rFonts w:hint="eastAsia"/>
          <w:lang w:eastAsia="zh-CN"/>
        </w:rPr>
        <w:t xml:space="preserve"> However, if a mechanism to ensure the reliable mapping between IP flow and </w:t>
      </w:r>
      <w:proofErr w:type="spellStart"/>
      <w:r w:rsidR="000E6946">
        <w:rPr>
          <w:rFonts w:hint="eastAsia"/>
          <w:lang w:eastAsia="zh-CN"/>
        </w:rPr>
        <w:t>QoS</w:t>
      </w:r>
      <w:proofErr w:type="spellEnd"/>
      <w:r w:rsidR="000E6946">
        <w:rPr>
          <w:rFonts w:hint="eastAsia"/>
          <w:lang w:eastAsia="zh-CN"/>
        </w:rPr>
        <w:t xml:space="preserve"> flow is introduced and agreed, QFI may not be always present in DL when </w:t>
      </w:r>
      <w:r w:rsidR="00461701">
        <w:rPr>
          <w:rFonts w:hint="eastAsia"/>
          <w:lang w:eastAsia="zh-CN"/>
        </w:rPr>
        <w:t>NAS RQ is active, which depends on the determination of necessary fields in the SDAP header</w:t>
      </w:r>
      <w:r w:rsidR="00A12F01">
        <w:rPr>
          <w:rFonts w:hint="eastAsia"/>
          <w:lang w:eastAsia="zh-CN"/>
        </w:rPr>
        <w:t xml:space="preserve">, and the </w:t>
      </w:r>
      <w:r w:rsidR="00B93927">
        <w:rPr>
          <w:lang w:eastAsia="zh-CN"/>
        </w:rPr>
        <w:t>liaison</w:t>
      </w:r>
      <w:r w:rsidR="00A12F01">
        <w:rPr>
          <w:rFonts w:hint="eastAsia"/>
          <w:lang w:eastAsia="zh-CN"/>
        </w:rPr>
        <w:t xml:space="preserve"> between RAN2 and SA2</w:t>
      </w:r>
      <w:r w:rsidR="00461701">
        <w:rPr>
          <w:rFonts w:hint="eastAsia"/>
          <w:lang w:eastAsia="zh-CN"/>
        </w:rPr>
        <w:t>.</w:t>
      </w:r>
      <w:r w:rsidR="00B93927">
        <w:rPr>
          <w:rFonts w:hint="eastAsia"/>
          <w:lang w:eastAsia="zh-CN"/>
        </w:rPr>
        <w:t xml:space="preserve"> </w:t>
      </w:r>
      <w:r w:rsidR="003B3DE1">
        <w:rPr>
          <w:rFonts w:hint="eastAsia"/>
          <w:lang w:eastAsia="zh-CN"/>
        </w:rPr>
        <w:t>As a result, f</w:t>
      </w:r>
      <w:r w:rsidR="00B93927">
        <w:rPr>
          <w:rFonts w:hint="eastAsia"/>
          <w:lang w:eastAsia="zh-CN"/>
        </w:rPr>
        <w:t xml:space="preserve">rom RAN2 perspective, </w:t>
      </w:r>
      <w:r w:rsidR="006E6181">
        <w:rPr>
          <w:rFonts w:hint="eastAsia"/>
          <w:lang w:eastAsia="zh-CN"/>
        </w:rPr>
        <w:t>it is prioritized to consider the condition when NAS RQ is not active which requires less work on standardization.</w:t>
      </w:r>
    </w:p>
    <w:p w:rsidR="007844BE" w:rsidRDefault="007844BE" w:rsidP="00F763A9">
      <w:pPr>
        <w:rPr>
          <w:lang w:eastAsia="zh-CN"/>
        </w:rPr>
      </w:pPr>
      <w:r>
        <w:rPr>
          <w:rFonts w:hint="eastAsia"/>
          <w:lang w:eastAsia="zh-CN"/>
        </w:rPr>
        <w:t>When NAS RQ is not active and AS RQ is active, RAN2#98 has achieved an agreement stating that whether QFI is always present is FFS, which motivates further considerations in this contribution.</w:t>
      </w:r>
    </w:p>
    <w:p w:rsidR="00B66FA0" w:rsidRDefault="00D0723B">
      <w:pPr>
        <w:rPr>
          <w:lang w:eastAsia="zh-CN"/>
        </w:rPr>
      </w:pPr>
      <w:r>
        <w:rPr>
          <w:rFonts w:eastAsia="Arial Unicode MS" w:hint="eastAsia"/>
          <w:b/>
          <w:lang w:eastAsia="zh-CN"/>
        </w:rPr>
        <w:t>Proposal</w:t>
      </w:r>
      <w:r w:rsidRPr="00BB6006">
        <w:rPr>
          <w:rFonts w:eastAsia="Arial Unicode MS" w:hint="eastAsia"/>
          <w:b/>
          <w:lang w:eastAsia="zh-CN"/>
        </w:rPr>
        <w:t xml:space="preserve"> 1:</w:t>
      </w:r>
      <w:r>
        <w:rPr>
          <w:rFonts w:eastAsia="Arial Unicode MS" w:hint="eastAsia"/>
          <w:b/>
          <w:lang w:eastAsia="zh-CN"/>
        </w:rPr>
        <w:t xml:space="preserve"> </w:t>
      </w:r>
      <w:r w:rsidR="00F36955" w:rsidRPr="00F36955">
        <w:rPr>
          <w:rFonts w:hint="eastAsia"/>
          <w:b/>
          <w:lang w:eastAsia="zh-CN"/>
        </w:rPr>
        <w:t xml:space="preserve">From RAN2 perspective, it is prioritized to </w:t>
      </w:r>
      <w:r w:rsidR="00F36955">
        <w:rPr>
          <w:rFonts w:hint="eastAsia"/>
          <w:b/>
          <w:lang w:eastAsia="zh-CN"/>
        </w:rPr>
        <w:t>discuss the presence</w:t>
      </w:r>
      <w:r w:rsidR="00DE6D74">
        <w:rPr>
          <w:rFonts w:hint="eastAsia"/>
          <w:b/>
          <w:lang w:eastAsia="zh-CN"/>
        </w:rPr>
        <w:t xml:space="preserve"> of QFI</w:t>
      </w:r>
      <w:r w:rsidR="00F36955" w:rsidRPr="00F36955">
        <w:rPr>
          <w:rFonts w:hint="eastAsia"/>
          <w:b/>
          <w:lang w:eastAsia="zh-CN"/>
        </w:rPr>
        <w:t xml:space="preserve"> when </w:t>
      </w:r>
      <w:r w:rsidR="00220DC2">
        <w:rPr>
          <w:rFonts w:hint="eastAsia"/>
          <w:b/>
          <w:lang w:eastAsia="zh-CN"/>
        </w:rPr>
        <w:t>only AS RQ is</w:t>
      </w:r>
      <w:r w:rsidR="00F36955" w:rsidRPr="00F36955">
        <w:rPr>
          <w:rFonts w:hint="eastAsia"/>
          <w:b/>
          <w:lang w:eastAsia="zh-CN"/>
        </w:rPr>
        <w:t xml:space="preserve"> active.</w:t>
      </w:r>
    </w:p>
    <w:p w:rsidR="006F3D33" w:rsidRPr="006F3D33" w:rsidRDefault="0048489C" w:rsidP="006F3D33">
      <w:pPr>
        <w:pStyle w:val="2"/>
        <w:rPr>
          <w:lang w:eastAsia="zh-CN"/>
        </w:rPr>
      </w:pPr>
      <w:r>
        <w:rPr>
          <w:rFonts w:hint="eastAsia"/>
          <w:lang w:eastAsia="zh-CN"/>
        </w:rPr>
        <w:t>Further considerations</w:t>
      </w:r>
    </w:p>
    <w:p w:rsidR="00AC69F4" w:rsidRDefault="00AC69F4" w:rsidP="00AC69F4">
      <w:pPr>
        <w:pStyle w:val="3"/>
        <w:rPr>
          <w:lang w:eastAsia="zh-CN"/>
        </w:rPr>
      </w:pPr>
      <w:r>
        <w:rPr>
          <w:lang w:eastAsia="zh-CN"/>
        </w:rPr>
        <w:t>D</w:t>
      </w:r>
      <w:r>
        <w:rPr>
          <w:rFonts w:hint="eastAsia"/>
          <w:lang w:eastAsia="zh-CN"/>
        </w:rPr>
        <w:t xml:space="preserve">etection operation </w:t>
      </w:r>
    </w:p>
    <w:p w:rsidR="00CB0404" w:rsidRDefault="00CB0404" w:rsidP="00885109">
      <w:pPr>
        <w:rPr>
          <w:lang w:eastAsia="zh-CN"/>
        </w:rPr>
      </w:pPr>
      <w:r>
        <w:rPr>
          <w:rFonts w:hint="eastAsia"/>
          <w:lang w:eastAsia="zh-CN"/>
        </w:rPr>
        <w:t xml:space="preserve">In RAN2#96 meeting, an agreement was achieved </w:t>
      </w:r>
      <w:r w:rsidR="003F6949">
        <w:rPr>
          <w:rFonts w:hint="eastAsia"/>
          <w:lang w:eastAsia="zh-CN"/>
        </w:rPr>
        <w:t>which stated</w:t>
      </w:r>
      <w:r>
        <w:rPr>
          <w:rFonts w:hint="eastAsia"/>
          <w:lang w:eastAsia="zh-CN"/>
        </w:rPr>
        <w:t xml:space="preserve"> </w:t>
      </w:r>
      <w:r>
        <w:rPr>
          <w:lang w:eastAsia="zh-CN"/>
        </w:rPr>
        <w:t>that</w:t>
      </w:r>
      <w:r>
        <w:rPr>
          <w:rFonts w:hint="eastAsia"/>
          <w:lang w:eastAsia="zh-CN"/>
        </w:rPr>
        <w:t xml:space="preserve"> </w:t>
      </w:r>
      <w:r w:rsidR="003F6949">
        <w:rPr>
          <w:rFonts w:hint="eastAsia"/>
          <w:lang w:eastAsia="zh-CN"/>
        </w:rPr>
        <w:t xml:space="preserve">the UE </w:t>
      </w:r>
      <w:r w:rsidR="003F6949">
        <w:rPr>
          <w:lang w:eastAsia="zh-CN"/>
        </w:rPr>
        <w:t>‘</w:t>
      </w:r>
      <w:r w:rsidR="003F6949">
        <w:rPr>
          <w:rFonts w:hint="eastAsia"/>
          <w:lang w:eastAsia="zh-CN"/>
        </w:rPr>
        <w:t>continuously</w:t>
      </w:r>
      <w:r w:rsidR="003F6949">
        <w:rPr>
          <w:lang w:eastAsia="zh-CN"/>
        </w:rPr>
        <w:t>’</w:t>
      </w:r>
      <w:r w:rsidR="003F6949">
        <w:rPr>
          <w:rFonts w:hint="eastAsia"/>
          <w:lang w:eastAsia="zh-CN"/>
        </w:rPr>
        <w:t xml:space="preserve"> monitors the QFI in DL and updates the </w:t>
      </w:r>
      <w:proofErr w:type="spellStart"/>
      <w:r w:rsidR="003F6949">
        <w:rPr>
          <w:rFonts w:hint="eastAsia"/>
          <w:lang w:eastAsia="zh-CN"/>
        </w:rPr>
        <w:t>QoS</w:t>
      </w:r>
      <w:proofErr w:type="spellEnd"/>
      <w:r w:rsidR="003F6949">
        <w:rPr>
          <w:rFonts w:hint="eastAsia"/>
          <w:lang w:eastAsia="zh-CN"/>
        </w:rPr>
        <w:t xml:space="preserve"> flow to DRB mapping in UL accordingly</w:t>
      </w:r>
      <w:r>
        <w:rPr>
          <w:rFonts w:hint="eastAsia"/>
          <w:lang w:eastAsia="zh-CN"/>
        </w:rPr>
        <w:t>.</w:t>
      </w:r>
      <w:r w:rsidR="003F6949">
        <w:rPr>
          <w:rFonts w:hint="eastAsia"/>
          <w:lang w:eastAsia="zh-CN"/>
        </w:rPr>
        <w:t xml:space="preserve"> </w:t>
      </w:r>
      <w:r w:rsidR="00885109">
        <w:rPr>
          <w:rFonts w:hint="eastAsia"/>
          <w:lang w:eastAsia="zh-CN"/>
        </w:rPr>
        <w:t>Combined with</w:t>
      </w:r>
      <w:r w:rsidR="003F6949">
        <w:rPr>
          <w:rFonts w:hint="eastAsia"/>
          <w:lang w:eastAsia="zh-CN"/>
        </w:rPr>
        <w:t xml:space="preserve"> the most recent progress on AS RQ</w:t>
      </w:r>
      <w:r w:rsidR="00885109">
        <w:rPr>
          <w:rFonts w:hint="eastAsia"/>
          <w:lang w:eastAsia="zh-CN"/>
        </w:rPr>
        <w:t xml:space="preserve"> indicating</w:t>
      </w:r>
      <w:r w:rsidR="003F6949">
        <w:rPr>
          <w:rFonts w:hint="eastAsia"/>
          <w:lang w:eastAsia="zh-CN"/>
        </w:rPr>
        <w:t xml:space="preserve"> that QFI may not be always present in DL</w:t>
      </w:r>
      <w:r w:rsidR="00885109">
        <w:rPr>
          <w:rFonts w:hint="eastAsia"/>
          <w:lang w:eastAsia="zh-CN"/>
        </w:rPr>
        <w:t>, th</w:t>
      </w:r>
      <w:r w:rsidR="009153D6">
        <w:rPr>
          <w:rFonts w:hint="eastAsia"/>
          <w:lang w:eastAsia="zh-CN"/>
        </w:rPr>
        <w:t>e agreement stated above implies</w:t>
      </w:r>
      <w:r w:rsidR="00885109">
        <w:rPr>
          <w:rFonts w:hint="eastAsia"/>
          <w:lang w:eastAsia="zh-CN"/>
        </w:rPr>
        <w:t xml:space="preserve"> that UE should check every SDAP PDU received in DL to identify</w:t>
      </w:r>
      <w:r w:rsidR="009153D6">
        <w:rPr>
          <w:rFonts w:hint="eastAsia"/>
          <w:lang w:eastAsia="zh-CN"/>
        </w:rPr>
        <w:t xml:space="preserve"> whether</w:t>
      </w:r>
      <w:r w:rsidR="00885109">
        <w:rPr>
          <w:rFonts w:hint="eastAsia"/>
          <w:lang w:eastAsia="zh-CN"/>
        </w:rPr>
        <w:t xml:space="preserve"> </w:t>
      </w:r>
      <w:r w:rsidR="009153D6">
        <w:rPr>
          <w:rFonts w:hint="eastAsia"/>
          <w:lang w:eastAsia="zh-CN"/>
        </w:rPr>
        <w:t xml:space="preserve">QFI is present, which is actually not necessary because the </w:t>
      </w:r>
      <w:r w:rsidR="0024192D">
        <w:rPr>
          <w:rFonts w:hint="eastAsia"/>
          <w:lang w:eastAsia="zh-CN"/>
        </w:rPr>
        <w:t xml:space="preserve">remapping of </w:t>
      </w:r>
      <w:proofErr w:type="spellStart"/>
      <w:r w:rsidR="0024192D">
        <w:rPr>
          <w:rFonts w:hint="eastAsia"/>
          <w:lang w:eastAsia="zh-CN"/>
        </w:rPr>
        <w:t>QoS</w:t>
      </w:r>
      <w:proofErr w:type="spellEnd"/>
      <w:r w:rsidR="0024192D">
        <w:rPr>
          <w:rFonts w:hint="eastAsia"/>
          <w:lang w:eastAsia="zh-CN"/>
        </w:rPr>
        <w:t xml:space="preserve"> flow to DRB is not frequent</w:t>
      </w:r>
      <w:r w:rsidR="009153D6">
        <w:rPr>
          <w:rFonts w:hint="eastAsia"/>
          <w:lang w:eastAsia="zh-CN"/>
        </w:rPr>
        <w:t>.</w:t>
      </w:r>
      <w:r w:rsidR="00363F80">
        <w:rPr>
          <w:rFonts w:hint="eastAsia"/>
          <w:lang w:eastAsia="zh-CN"/>
        </w:rPr>
        <w:t xml:space="preserve"> As a result, </w:t>
      </w:r>
      <w:r w:rsidR="00FA163E">
        <w:rPr>
          <w:rFonts w:hint="eastAsia"/>
          <w:lang w:eastAsia="zh-CN"/>
        </w:rPr>
        <w:t xml:space="preserve">the detection </w:t>
      </w:r>
      <w:r w:rsidR="00FA163E">
        <w:rPr>
          <w:lang w:eastAsia="zh-CN"/>
        </w:rPr>
        <w:t>operation</w:t>
      </w:r>
      <w:r w:rsidR="00FA163E">
        <w:rPr>
          <w:rFonts w:hint="eastAsia"/>
          <w:lang w:eastAsia="zh-CN"/>
        </w:rPr>
        <w:t xml:space="preserve"> can be </w:t>
      </w:r>
      <w:r w:rsidR="000F1C35">
        <w:rPr>
          <w:rFonts w:hint="eastAsia"/>
          <w:lang w:eastAsia="zh-CN"/>
        </w:rPr>
        <w:t>optimized, which</w:t>
      </w:r>
      <w:r w:rsidR="00FA163E">
        <w:rPr>
          <w:rFonts w:hint="eastAsia"/>
          <w:lang w:eastAsia="zh-CN"/>
        </w:rPr>
        <w:t xml:space="preserve"> check</w:t>
      </w:r>
      <w:r w:rsidR="000F1C35">
        <w:rPr>
          <w:rFonts w:hint="eastAsia"/>
          <w:lang w:eastAsia="zh-CN"/>
        </w:rPr>
        <w:t>s</w:t>
      </w:r>
      <w:r w:rsidR="00FA163E">
        <w:rPr>
          <w:rFonts w:hint="eastAsia"/>
          <w:lang w:eastAsia="zh-CN"/>
        </w:rPr>
        <w:t xml:space="preserve"> the presence of QFI periodically</w:t>
      </w:r>
      <w:r w:rsidR="000F1C35">
        <w:rPr>
          <w:rFonts w:hint="eastAsia"/>
          <w:lang w:eastAsia="zh-CN"/>
        </w:rPr>
        <w:t>, in order to reduce unnecessary detections</w:t>
      </w:r>
      <w:r w:rsidR="00FA163E">
        <w:rPr>
          <w:rFonts w:hint="eastAsia"/>
          <w:lang w:eastAsia="zh-CN"/>
        </w:rPr>
        <w:t>.</w:t>
      </w:r>
    </w:p>
    <w:p w:rsidR="00CB0404" w:rsidRDefault="005114D1" w:rsidP="00CB0404">
      <w:pPr>
        <w:rPr>
          <w:lang w:eastAsia="zh-CN"/>
        </w:rPr>
      </w:pPr>
      <w:r>
        <w:rPr>
          <w:rFonts w:hint="eastAsia"/>
          <w:lang w:eastAsia="zh-CN"/>
        </w:rPr>
        <w:t>In this contribution, two methods</w:t>
      </w:r>
      <w:r w:rsidR="00D41156">
        <w:rPr>
          <w:rFonts w:hint="eastAsia"/>
          <w:lang w:eastAsia="zh-CN"/>
        </w:rPr>
        <w:t xml:space="preserve"> are proposed</w:t>
      </w:r>
      <w:r>
        <w:rPr>
          <w:rFonts w:hint="eastAsia"/>
          <w:lang w:eastAsia="zh-CN"/>
        </w:rPr>
        <w:t xml:space="preserve"> to achieve periodic</w:t>
      </w:r>
      <w:r w:rsidR="007844BE">
        <w:rPr>
          <w:rFonts w:hint="eastAsia"/>
          <w:lang w:eastAsia="zh-CN"/>
        </w:rPr>
        <w:t xml:space="preserve"> QFI presence/</w:t>
      </w:r>
      <w:r>
        <w:rPr>
          <w:rFonts w:hint="eastAsia"/>
          <w:lang w:eastAsia="zh-CN"/>
        </w:rPr>
        <w:t>detection</w:t>
      </w:r>
      <w:r w:rsidR="002633E1">
        <w:rPr>
          <w:rFonts w:hint="eastAsia"/>
          <w:lang w:eastAsia="zh-CN"/>
        </w:rPr>
        <w:t>,</w:t>
      </w:r>
      <w:r w:rsidR="002633E1" w:rsidRPr="002633E1">
        <w:rPr>
          <w:rFonts w:hint="eastAsia"/>
          <w:lang w:eastAsia="zh-CN"/>
        </w:rPr>
        <w:t xml:space="preserve"> </w:t>
      </w:r>
      <w:r w:rsidR="002633E1">
        <w:rPr>
          <w:rFonts w:hint="eastAsia"/>
          <w:lang w:eastAsia="zh-CN"/>
        </w:rPr>
        <w:t>which are suitable for the cases when QFI is not always present</w:t>
      </w:r>
      <w:r>
        <w:rPr>
          <w:rFonts w:hint="eastAsia"/>
          <w:lang w:eastAsia="zh-CN"/>
        </w:rPr>
        <w:t>. The details are given as follows.</w:t>
      </w:r>
    </w:p>
    <w:p w:rsidR="005114D1" w:rsidRPr="001050AF" w:rsidRDefault="0031023C" w:rsidP="00CB0404">
      <w:pPr>
        <w:rPr>
          <w:b/>
          <w:i/>
          <w:lang w:eastAsia="zh-CN"/>
        </w:rPr>
      </w:pPr>
      <w:r w:rsidRPr="0031023C">
        <w:rPr>
          <w:b/>
          <w:i/>
          <w:lang w:eastAsia="zh-CN"/>
        </w:rPr>
        <w:t xml:space="preserve">Method 1: Associating PDCP SN for SDAP QFI periodic </w:t>
      </w:r>
      <w:r w:rsidR="00D41156">
        <w:rPr>
          <w:rFonts w:hint="eastAsia"/>
          <w:b/>
          <w:i/>
          <w:lang w:eastAsia="zh-CN"/>
        </w:rPr>
        <w:t>presence/</w:t>
      </w:r>
      <w:r w:rsidRPr="0031023C">
        <w:rPr>
          <w:b/>
          <w:i/>
          <w:lang w:eastAsia="zh-CN"/>
        </w:rPr>
        <w:t>detection.</w:t>
      </w:r>
    </w:p>
    <w:p w:rsidR="005114D1" w:rsidRDefault="005114D1" w:rsidP="00CB0404">
      <w:pPr>
        <w:rPr>
          <w:lang w:eastAsia="zh-CN"/>
        </w:rPr>
      </w:pPr>
      <w:r w:rsidRPr="004E56E7">
        <w:rPr>
          <w:rFonts w:hint="eastAsia"/>
          <w:i/>
          <w:lang w:eastAsia="zh-CN"/>
        </w:rPr>
        <w:t>Description</w:t>
      </w:r>
      <w:r>
        <w:rPr>
          <w:rFonts w:hint="eastAsia"/>
          <w:lang w:eastAsia="zh-CN"/>
        </w:rPr>
        <w:t xml:space="preserve">: Since there is no SN at the SDAP layer, SDAP </w:t>
      </w:r>
      <w:r w:rsidR="00281FC7">
        <w:rPr>
          <w:rFonts w:hint="eastAsia"/>
          <w:lang w:eastAsia="zh-CN"/>
        </w:rPr>
        <w:t>at the receiving side</w:t>
      </w:r>
      <w:r>
        <w:rPr>
          <w:rFonts w:hint="eastAsia"/>
          <w:lang w:eastAsia="zh-CN"/>
        </w:rPr>
        <w:t xml:space="preserve"> doesn</w:t>
      </w:r>
      <w:r>
        <w:rPr>
          <w:lang w:eastAsia="zh-CN"/>
        </w:rPr>
        <w:t>’</w:t>
      </w:r>
      <w:r>
        <w:rPr>
          <w:rFonts w:hint="eastAsia"/>
          <w:lang w:eastAsia="zh-CN"/>
        </w:rPr>
        <w:t xml:space="preserve">t know the </w:t>
      </w:r>
      <w:r w:rsidR="00281FC7">
        <w:rPr>
          <w:rFonts w:hint="eastAsia"/>
          <w:lang w:eastAsia="zh-CN"/>
        </w:rPr>
        <w:t>actual sequence of the received SDAP PDU. However, it has been agreed in RAN2 that an SDAP PDU is a PDCP SDU, and there</w:t>
      </w:r>
      <w:r w:rsidR="00281FC7">
        <w:rPr>
          <w:lang w:eastAsia="zh-CN"/>
        </w:rPr>
        <w:t>’</w:t>
      </w:r>
      <w:r w:rsidR="00281FC7">
        <w:rPr>
          <w:rFonts w:hint="eastAsia"/>
          <w:lang w:eastAsia="zh-CN"/>
        </w:rPr>
        <w:t xml:space="preserve">s no segmentation or concatenation at the PDCP layer. As a result, each SDAP PDU </w:t>
      </w:r>
      <w:r w:rsidR="00297EF4">
        <w:rPr>
          <w:rFonts w:hint="eastAsia"/>
          <w:lang w:eastAsia="zh-CN"/>
        </w:rPr>
        <w:t>actually corresponds to a unique PDCP PDU, which indicates that each SDAP PDU is associated with only one PDCP SN.</w:t>
      </w:r>
      <w:r w:rsidR="00D73287">
        <w:rPr>
          <w:rFonts w:hint="eastAsia"/>
          <w:lang w:eastAsia="zh-CN"/>
        </w:rPr>
        <w:t xml:space="preserve"> With this premise, PDCP SN can be used </w:t>
      </w:r>
      <w:r w:rsidR="00035BC4">
        <w:rPr>
          <w:rFonts w:hint="eastAsia"/>
          <w:lang w:eastAsia="zh-CN"/>
        </w:rPr>
        <w:t>for SDAP QFI periodic detection, which requires the interaction between SDAP and PDCP</w:t>
      </w:r>
      <w:r w:rsidR="00CB20E5">
        <w:rPr>
          <w:rFonts w:hint="eastAsia"/>
          <w:lang w:eastAsia="zh-CN"/>
        </w:rPr>
        <w:t xml:space="preserve"> at the both transmitting and receiving side. </w:t>
      </w:r>
      <w:r w:rsidR="00B804F8">
        <w:rPr>
          <w:rFonts w:hint="eastAsia"/>
          <w:lang w:eastAsia="zh-CN"/>
        </w:rPr>
        <w:t xml:space="preserve">To </w:t>
      </w:r>
      <w:r w:rsidR="00521A61">
        <w:rPr>
          <w:rFonts w:hint="eastAsia"/>
          <w:lang w:eastAsia="zh-CN"/>
        </w:rPr>
        <w:t>realize this method, SDAP</w:t>
      </w:r>
      <w:r w:rsidR="002633E1">
        <w:rPr>
          <w:rFonts w:hint="eastAsia"/>
          <w:lang w:eastAsia="zh-CN"/>
        </w:rPr>
        <w:t xml:space="preserve"> entities at both </w:t>
      </w:r>
      <w:proofErr w:type="spellStart"/>
      <w:r w:rsidR="002633E1">
        <w:rPr>
          <w:rFonts w:hint="eastAsia"/>
          <w:lang w:eastAsia="zh-CN"/>
        </w:rPr>
        <w:t>eNB</w:t>
      </w:r>
      <w:proofErr w:type="spellEnd"/>
      <w:r w:rsidR="002633E1">
        <w:rPr>
          <w:rFonts w:hint="eastAsia"/>
          <w:lang w:eastAsia="zh-CN"/>
        </w:rPr>
        <w:t>/</w:t>
      </w:r>
      <w:proofErr w:type="spellStart"/>
      <w:r w:rsidR="002633E1">
        <w:rPr>
          <w:rFonts w:hint="eastAsia"/>
          <w:lang w:eastAsia="zh-CN"/>
        </w:rPr>
        <w:t>gNB</w:t>
      </w:r>
      <w:proofErr w:type="spellEnd"/>
      <w:r w:rsidR="002633E1">
        <w:rPr>
          <w:rFonts w:hint="eastAsia"/>
          <w:lang w:eastAsia="zh-CN"/>
        </w:rPr>
        <w:t xml:space="preserve"> and UE</w:t>
      </w:r>
      <w:r w:rsidR="00521A61">
        <w:rPr>
          <w:rFonts w:hint="eastAsia"/>
          <w:lang w:eastAsia="zh-CN"/>
        </w:rPr>
        <w:t xml:space="preserve"> should be preconfigured with a</w:t>
      </w:r>
      <w:r w:rsidR="002633E1">
        <w:rPr>
          <w:rFonts w:hint="eastAsia"/>
          <w:lang w:eastAsia="zh-CN"/>
        </w:rPr>
        <w:t xml:space="preserve"> same</w:t>
      </w:r>
      <w:r w:rsidR="00521A61">
        <w:rPr>
          <w:rFonts w:hint="eastAsia"/>
          <w:lang w:eastAsia="zh-CN"/>
        </w:rPr>
        <w:t xml:space="preserve"> detection </w:t>
      </w:r>
      <w:r w:rsidR="00F259E6">
        <w:rPr>
          <w:rFonts w:hint="eastAsia"/>
          <w:lang w:eastAsia="zh-CN"/>
        </w:rPr>
        <w:t>number</w:t>
      </w:r>
      <w:r w:rsidR="00521A61">
        <w:rPr>
          <w:rFonts w:hint="eastAsia"/>
          <w:lang w:eastAsia="zh-CN"/>
        </w:rPr>
        <w:t xml:space="preserve"> </w:t>
      </w:r>
      <w:r w:rsidR="00BC1D3F">
        <w:rPr>
          <w:rFonts w:hint="eastAsia"/>
          <w:lang w:eastAsia="zh-CN"/>
        </w:rPr>
        <w:t xml:space="preserve">which </w:t>
      </w:r>
      <w:r w:rsidR="00BC1D3F">
        <w:rPr>
          <w:lang w:eastAsia="zh-CN"/>
        </w:rPr>
        <w:t>indicates</w:t>
      </w:r>
      <w:r w:rsidR="00BC1D3F">
        <w:rPr>
          <w:rFonts w:hint="eastAsia"/>
          <w:lang w:eastAsia="zh-CN"/>
        </w:rPr>
        <w:t xml:space="preserve"> the number of SDAP PDU between eve</w:t>
      </w:r>
      <w:r w:rsidR="00F259E6">
        <w:rPr>
          <w:rFonts w:hint="eastAsia"/>
          <w:lang w:eastAsia="zh-CN"/>
        </w:rPr>
        <w:t>ry two adjacent detected SDAP PDU</w:t>
      </w:r>
      <w:r w:rsidR="00521A61">
        <w:rPr>
          <w:rFonts w:hint="eastAsia"/>
          <w:lang w:eastAsia="zh-CN"/>
        </w:rPr>
        <w:t xml:space="preserve">. When AS RQ becomes active and the mapping is acknowledged by </w:t>
      </w:r>
      <w:proofErr w:type="spellStart"/>
      <w:r w:rsidR="00141000">
        <w:rPr>
          <w:rFonts w:hint="eastAsia"/>
          <w:lang w:eastAsia="zh-CN"/>
        </w:rPr>
        <w:t>eNB</w:t>
      </w:r>
      <w:proofErr w:type="spellEnd"/>
      <w:r w:rsidR="00141000">
        <w:rPr>
          <w:rFonts w:hint="eastAsia"/>
          <w:lang w:eastAsia="zh-CN"/>
        </w:rPr>
        <w:t>/</w:t>
      </w:r>
      <w:proofErr w:type="spellStart"/>
      <w:r w:rsidR="00141000">
        <w:rPr>
          <w:rFonts w:hint="eastAsia"/>
          <w:lang w:eastAsia="zh-CN"/>
        </w:rPr>
        <w:t>gNB</w:t>
      </w:r>
      <w:proofErr w:type="spellEnd"/>
      <w:r w:rsidR="00141000">
        <w:rPr>
          <w:rFonts w:hint="eastAsia"/>
          <w:lang w:eastAsia="zh-CN"/>
        </w:rPr>
        <w:t xml:space="preserve">, SDAP at the transmitting side in DL </w:t>
      </w:r>
      <w:r w:rsidR="00BC1D3F">
        <w:rPr>
          <w:rFonts w:hint="eastAsia"/>
          <w:lang w:eastAsia="zh-CN"/>
        </w:rPr>
        <w:t>will</w:t>
      </w:r>
      <w:r w:rsidR="0052699D">
        <w:rPr>
          <w:rFonts w:hint="eastAsia"/>
          <w:lang w:eastAsia="zh-CN"/>
        </w:rPr>
        <w:t xml:space="preserve"> </w:t>
      </w:r>
      <w:r w:rsidR="0052699D">
        <w:rPr>
          <w:rFonts w:hint="eastAsia"/>
          <w:lang w:eastAsia="zh-CN"/>
        </w:rPr>
        <w:lastRenderedPageBreak/>
        <w:t xml:space="preserve">record and associate </w:t>
      </w:r>
      <w:r w:rsidR="00BC1D3F">
        <w:rPr>
          <w:rFonts w:hint="eastAsia"/>
          <w:lang w:eastAsia="zh-CN"/>
        </w:rPr>
        <w:t xml:space="preserve">PDCP SN </w:t>
      </w:r>
      <w:r w:rsidR="0052699D">
        <w:rPr>
          <w:rFonts w:hint="eastAsia"/>
          <w:lang w:eastAsia="zh-CN"/>
        </w:rPr>
        <w:t>with the corresponding SDAP PDU</w:t>
      </w:r>
      <w:r w:rsidR="00CF4300">
        <w:rPr>
          <w:rFonts w:hint="eastAsia"/>
          <w:lang w:eastAsia="zh-CN"/>
        </w:rPr>
        <w:t>, and notify this PDCP SN to the peer entity through in-band or RRC signalling</w:t>
      </w:r>
      <w:r w:rsidR="0052699D">
        <w:rPr>
          <w:rFonts w:hint="eastAsia"/>
          <w:lang w:eastAsia="zh-CN"/>
        </w:rPr>
        <w:t xml:space="preserve">. </w:t>
      </w:r>
      <w:r w:rsidR="00F259E6">
        <w:rPr>
          <w:rFonts w:hint="eastAsia"/>
          <w:lang w:eastAsia="zh-CN"/>
        </w:rPr>
        <w:t xml:space="preserve">During the period before remapping, QFI may only be present </w:t>
      </w:r>
      <w:r w:rsidR="00C06E4D">
        <w:rPr>
          <w:rFonts w:hint="eastAsia"/>
          <w:lang w:eastAsia="zh-CN"/>
        </w:rPr>
        <w:t>in the detected SDAP PDU.</w:t>
      </w:r>
    </w:p>
    <w:p w:rsidR="00BB65BD" w:rsidRPr="001050AF" w:rsidRDefault="0031023C" w:rsidP="00BB65BD">
      <w:pPr>
        <w:rPr>
          <w:b/>
          <w:i/>
          <w:lang w:eastAsia="zh-CN"/>
        </w:rPr>
      </w:pPr>
      <w:r w:rsidRPr="0031023C">
        <w:rPr>
          <w:b/>
          <w:i/>
          <w:lang w:eastAsia="zh-CN"/>
        </w:rPr>
        <w:t xml:space="preserve">Method 2: Adopting timers for SDAP QFI periodic </w:t>
      </w:r>
      <w:r w:rsidR="00D41156">
        <w:rPr>
          <w:rFonts w:hint="eastAsia"/>
          <w:b/>
          <w:i/>
          <w:lang w:eastAsia="zh-CN"/>
        </w:rPr>
        <w:t>presence</w:t>
      </w:r>
      <w:r w:rsidR="001050AF">
        <w:rPr>
          <w:rFonts w:hint="eastAsia"/>
          <w:b/>
          <w:i/>
          <w:lang w:eastAsia="zh-CN"/>
        </w:rPr>
        <w:t>/</w:t>
      </w:r>
      <w:r w:rsidRPr="0031023C">
        <w:rPr>
          <w:b/>
          <w:i/>
          <w:lang w:eastAsia="zh-CN"/>
        </w:rPr>
        <w:t>detection.</w:t>
      </w:r>
    </w:p>
    <w:p w:rsidR="00BB65BD" w:rsidRPr="00BB65BD" w:rsidRDefault="004E56E7" w:rsidP="00CB0404">
      <w:pPr>
        <w:rPr>
          <w:lang w:eastAsia="zh-CN"/>
        </w:rPr>
      </w:pPr>
      <w:r w:rsidRPr="004E56E7">
        <w:rPr>
          <w:rFonts w:hint="eastAsia"/>
          <w:i/>
          <w:lang w:eastAsia="zh-CN"/>
        </w:rPr>
        <w:t>Description</w:t>
      </w:r>
      <w:r>
        <w:rPr>
          <w:rFonts w:hint="eastAsia"/>
          <w:lang w:eastAsia="zh-CN"/>
        </w:rPr>
        <w:t xml:space="preserve">: Slightly different from </w:t>
      </w:r>
      <w:r w:rsidRPr="004E56E7">
        <w:rPr>
          <w:rFonts w:hint="eastAsia"/>
          <w:i/>
          <w:lang w:eastAsia="zh-CN"/>
        </w:rPr>
        <w:t>Method 1</w:t>
      </w:r>
      <w:r>
        <w:rPr>
          <w:rFonts w:hint="eastAsia"/>
          <w:lang w:eastAsia="zh-CN"/>
        </w:rPr>
        <w:t>, SDAP at the both transmitting and receiving side should be preconfigured with a detection period</w:t>
      </w:r>
      <w:r w:rsidR="00213F25">
        <w:rPr>
          <w:rFonts w:hint="eastAsia"/>
          <w:lang w:eastAsia="zh-CN"/>
        </w:rPr>
        <w:t xml:space="preserve"> timer</w:t>
      </w:r>
      <w:r>
        <w:rPr>
          <w:rFonts w:hint="eastAsia"/>
          <w:lang w:eastAsia="zh-CN"/>
        </w:rPr>
        <w:t xml:space="preserve"> </w:t>
      </w:r>
      <w:proofErr w:type="spellStart"/>
      <w:r w:rsidR="001050AF">
        <w:rPr>
          <w:rFonts w:hint="eastAsia"/>
          <w:lang w:eastAsia="zh-CN"/>
        </w:rPr>
        <w:t>T</w:t>
      </w:r>
      <w:r w:rsidR="001050AF">
        <w:rPr>
          <w:rFonts w:hint="eastAsia"/>
          <w:vertAlign w:val="subscript"/>
          <w:lang w:eastAsia="zh-CN"/>
        </w:rPr>
        <w:t>det</w:t>
      </w:r>
      <w:proofErr w:type="spellEnd"/>
      <w:r w:rsidR="001050AF">
        <w:rPr>
          <w:rFonts w:hint="eastAsia"/>
          <w:vertAlign w:val="subscript"/>
          <w:lang w:eastAsia="zh-CN"/>
        </w:rPr>
        <w:t xml:space="preserve"> </w:t>
      </w:r>
      <w:r>
        <w:rPr>
          <w:rFonts w:hint="eastAsia"/>
          <w:lang w:eastAsia="zh-CN"/>
        </w:rPr>
        <w:t>which indicates the difference of the beginning time between every two adjacent detection occasions, and an occasion period</w:t>
      </w:r>
      <w:r w:rsidR="00213F25">
        <w:rPr>
          <w:rFonts w:hint="eastAsia"/>
          <w:lang w:eastAsia="zh-CN"/>
        </w:rPr>
        <w:t xml:space="preserve"> timer</w:t>
      </w:r>
      <w:r>
        <w:rPr>
          <w:rFonts w:hint="eastAsia"/>
          <w:lang w:eastAsia="zh-CN"/>
        </w:rPr>
        <w:t xml:space="preserve"> </w:t>
      </w:r>
      <w:proofErr w:type="spellStart"/>
      <w:r w:rsidR="00D41156">
        <w:rPr>
          <w:rFonts w:hint="eastAsia"/>
          <w:lang w:eastAsia="zh-CN"/>
        </w:rPr>
        <w:t>T</w:t>
      </w:r>
      <w:r w:rsidR="00D41156">
        <w:rPr>
          <w:rFonts w:hint="eastAsia"/>
          <w:vertAlign w:val="subscript"/>
          <w:lang w:eastAsia="zh-CN"/>
        </w:rPr>
        <w:t>occ</w:t>
      </w:r>
      <w:proofErr w:type="spellEnd"/>
      <w:r>
        <w:rPr>
          <w:rFonts w:hint="eastAsia"/>
          <w:lang w:eastAsia="zh-CN"/>
        </w:rPr>
        <w:t xml:space="preserve"> which indicates the lasting time for each detection occasion.</w:t>
      </w:r>
      <w:r w:rsidR="00466809">
        <w:rPr>
          <w:rFonts w:hint="eastAsia"/>
          <w:lang w:eastAsia="zh-CN"/>
        </w:rPr>
        <w:t xml:space="preserve"> Figure 1 shows an illustration of these two timers. </w:t>
      </w:r>
    </w:p>
    <w:p w:rsidR="00BB65BD" w:rsidRDefault="00D41156" w:rsidP="00753F07">
      <w:pPr>
        <w:spacing w:after="0"/>
        <w:jc w:val="center"/>
        <w:rPr>
          <w:lang w:eastAsia="zh-CN"/>
        </w:rPr>
      </w:pPr>
      <w:r>
        <w:object w:dxaOrig="10523" w:dyaOrig="2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68.25pt" o:ole="">
            <v:imagedata r:id="rId8" o:title=""/>
          </v:shape>
          <o:OLEObject Type="Embed" ProgID="Visio.Drawing.11" ShapeID="_x0000_i1025" DrawAspect="Content" ObjectID="_1563978389" r:id="rId9"/>
        </w:object>
      </w:r>
    </w:p>
    <w:p w:rsidR="004E56E7" w:rsidRDefault="004E56E7" w:rsidP="00753F07">
      <w:pPr>
        <w:jc w:val="center"/>
        <w:rPr>
          <w:lang w:eastAsia="zh-CN"/>
        </w:rPr>
      </w:pPr>
      <w:r>
        <w:rPr>
          <w:rFonts w:hint="eastAsia"/>
          <w:lang w:eastAsia="zh-CN"/>
        </w:rPr>
        <w:t>Figure 1 An illustration of</w:t>
      </w:r>
      <w:r w:rsidR="00213F25">
        <w:rPr>
          <w:rFonts w:hint="eastAsia"/>
          <w:lang w:eastAsia="zh-CN"/>
        </w:rPr>
        <w:t xml:space="preserve"> two timers</w:t>
      </w:r>
    </w:p>
    <w:p w:rsidR="00466809" w:rsidRDefault="00466809" w:rsidP="00466809">
      <w:pPr>
        <w:rPr>
          <w:lang w:eastAsia="zh-CN"/>
        </w:rPr>
      </w:pPr>
      <w:r>
        <w:rPr>
          <w:rFonts w:hint="eastAsia"/>
          <w:lang w:eastAsia="zh-CN"/>
        </w:rPr>
        <w:t xml:space="preserve">As can be seen from Figure 1, </w:t>
      </w:r>
      <w:proofErr w:type="spellStart"/>
      <w:r w:rsidR="00D41156">
        <w:rPr>
          <w:rFonts w:hint="eastAsia"/>
          <w:lang w:eastAsia="zh-CN"/>
        </w:rPr>
        <w:t>T</w:t>
      </w:r>
      <w:r w:rsidR="00D41156">
        <w:rPr>
          <w:rFonts w:hint="eastAsia"/>
          <w:vertAlign w:val="subscript"/>
          <w:lang w:eastAsia="zh-CN"/>
        </w:rPr>
        <w:t>det</w:t>
      </w:r>
      <w:proofErr w:type="spellEnd"/>
      <w:r w:rsidR="00A015A9">
        <w:rPr>
          <w:rFonts w:hint="eastAsia"/>
          <w:lang w:eastAsia="zh-CN"/>
        </w:rPr>
        <w:t xml:space="preserve"> can be set</w:t>
      </w:r>
      <w:r w:rsidR="00F647DE">
        <w:rPr>
          <w:rFonts w:hint="eastAsia"/>
          <w:lang w:eastAsia="zh-CN"/>
        </w:rPr>
        <w:t xml:space="preserve"> larger </w:t>
      </w:r>
      <w:r w:rsidR="00A015A9">
        <w:rPr>
          <w:rFonts w:hint="eastAsia"/>
          <w:lang w:eastAsia="zh-CN"/>
        </w:rPr>
        <w:t xml:space="preserve">than or equal to </w:t>
      </w:r>
      <w:proofErr w:type="spellStart"/>
      <w:r w:rsidR="00D41156">
        <w:rPr>
          <w:rFonts w:hint="eastAsia"/>
          <w:lang w:eastAsia="zh-CN"/>
        </w:rPr>
        <w:t>T</w:t>
      </w:r>
      <w:r w:rsidR="00D41156">
        <w:rPr>
          <w:rFonts w:hint="eastAsia"/>
          <w:vertAlign w:val="subscript"/>
          <w:lang w:eastAsia="zh-CN"/>
        </w:rPr>
        <w:t>occ</w:t>
      </w:r>
      <w:proofErr w:type="spellEnd"/>
      <w:r w:rsidR="00BB093B">
        <w:rPr>
          <w:rFonts w:hint="eastAsia"/>
          <w:lang w:eastAsia="zh-CN"/>
        </w:rPr>
        <w:t xml:space="preserve">, which reduces the detection frequency. After the reflective mapping is acknowledged by </w:t>
      </w:r>
      <w:proofErr w:type="spellStart"/>
      <w:r w:rsidR="00BB093B">
        <w:rPr>
          <w:rFonts w:hint="eastAsia"/>
          <w:lang w:eastAsia="zh-CN"/>
        </w:rPr>
        <w:t>eNB</w:t>
      </w:r>
      <w:proofErr w:type="spellEnd"/>
      <w:r w:rsidR="00BB093B">
        <w:rPr>
          <w:rFonts w:hint="eastAsia"/>
          <w:lang w:eastAsia="zh-CN"/>
        </w:rPr>
        <w:t>/</w:t>
      </w:r>
      <w:proofErr w:type="spellStart"/>
      <w:r w:rsidR="00BB093B">
        <w:rPr>
          <w:rFonts w:hint="eastAsia"/>
          <w:lang w:eastAsia="zh-CN"/>
        </w:rPr>
        <w:t>gNB</w:t>
      </w:r>
      <w:proofErr w:type="spellEnd"/>
      <w:r w:rsidR="00BB093B">
        <w:rPr>
          <w:rFonts w:hint="eastAsia"/>
          <w:lang w:eastAsia="zh-CN"/>
        </w:rPr>
        <w:t>, the starting points for four timers (two at the transmitting side, and two at the receiving side) should be aligned</w:t>
      </w:r>
      <w:r w:rsidR="002D63B5">
        <w:rPr>
          <w:rFonts w:hint="eastAsia"/>
          <w:lang w:eastAsia="zh-CN"/>
        </w:rPr>
        <w:t xml:space="preserve">, and QFI may only be present during detection occasions. As a result, the values configured to these timers should </w:t>
      </w:r>
      <w:r w:rsidR="00221098">
        <w:rPr>
          <w:rFonts w:hint="eastAsia"/>
          <w:lang w:eastAsia="zh-CN"/>
        </w:rPr>
        <w:t xml:space="preserve">adequately consider the (re)transmission time and processing time for the SDAP PDU marked with QFI in order to ensure the </w:t>
      </w:r>
      <w:r w:rsidR="00753F07">
        <w:rPr>
          <w:rFonts w:hint="eastAsia"/>
          <w:lang w:eastAsia="zh-CN"/>
        </w:rPr>
        <w:t xml:space="preserve">corresponding SDAP PDU can be </w:t>
      </w:r>
      <w:r w:rsidR="00753F07">
        <w:rPr>
          <w:lang w:eastAsia="zh-CN"/>
        </w:rPr>
        <w:t>received</w:t>
      </w:r>
      <w:r w:rsidR="00753F07">
        <w:rPr>
          <w:rFonts w:hint="eastAsia"/>
          <w:lang w:eastAsia="zh-CN"/>
        </w:rPr>
        <w:t xml:space="preserve"> within the detection occasion at UE.</w:t>
      </w:r>
    </w:p>
    <w:p w:rsidR="00753F07" w:rsidRDefault="00753F07" w:rsidP="00466809">
      <w:pPr>
        <w:rPr>
          <w:b/>
          <w:lang w:eastAsia="zh-CN"/>
        </w:rPr>
      </w:pPr>
      <w:r>
        <w:rPr>
          <w:rFonts w:eastAsia="Arial Unicode MS" w:hint="eastAsia"/>
          <w:b/>
          <w:lang w:eastAsia="zh-CN"/>
        </w:rPr>
        <w:t>Proposal</w:t>
      </w:r>
      <w:r w:rsidRPr="00BB6006">
        <w:rPr>
          <w:rFonts w:eastAsia="Arial Unicode MS" w:hint="eastAsia"/>
          <w:b/>
          <w:lang w:eastAsia="zh-CN"/>
        </w:rPr>
        <w:t xml:space="preserve"> </w:t>
      </w:r>
      <w:r>
        <w:rPr>
          <w:rFonts w:eastAsia="Arial Unicode MS" w:hint="eastAsia"/>
          <w:b/>
          <w:lang w:eastAsia="zh-CN"/>
        </w:rPr>
        <w:t>2</w:t>
      </w:r>
      <w:r w:rsidRPr="00BB6006">
        <w:rPr>
          <w:rFonts w:eastAsia="Arial Unicode MS" w:hint="eastAsia"/>
          <w:b/>
          <w:lang w:eastAsia="zh-CN"/>
        </w:rPr>
        <w:t>:</w:t>
      </w:r>
      <w:r>
        <w:rPr>
          <w:rFonts w:eastAsia="Arial Unicode MS" w:hint="eastAsia"/>
          <w:b/>
          <w:lang w:eastAsia="zh-CN"/>
        </w:rPr>
        <w:t xml:space="preserve"> </w:t>
      </w:r>
      <w:r w:rsidR="00B73993">
        <w:rPr>
          <w:rFonts w:hint="eastAsia"/>
          <w:b/>
          <w:lang w:eastAsia="zh-CN"/>
        </w:rPr>
        <w:t>C</w:t>
      </w:r>
      <w:r w:rsidR="00305157">
        <w:rPr>
          <w:rFonts w:hint="eastAsia"/>
          <w:b/>
          <w:lang w:eastAsia="zh-CN"/>
        </w:rPr>
        <w:t>onsider reducing the frequency of detection when AS RQ is active</w:t>
      </w:r>
      <w:r w:rsidRPr="00F36955">
        <w:rPr>
          <w:rFonts w:hint="eastAsia"/>
          <w:b/>
          <w:lang w:eastAsia="zh-CN"/>
        </w:rPr>
        <w:t>.</w:t>
      </w:r>
    </w:p>
    <w:p w:rsidR="003F5C87" w:rsidRDefault="003F5C87" w:rsidP="00466809">
      <w:pPr>
        <w:rPr>
          <w:b/>
          <w:lang w:eastAsia="zh-CN"/>
        </w:rPr>
      </w:pPr>
      <w:r>
        <w:rPr>
          <w:rFonts w:eastAsia="Arial Unicode MS" w:hint="eastAsia"/>
          <w:b/>
          <w:lang w:eastAsia="zh-CN"/>
        </w:rPr>
        <w:t>Proposal</w:t>
      </w:r>
      <w:r w:rsidRPr="00BB6006">
        <w:rPr>
          <w:rFonts w:eastAsia="Arial Unicode MS" w:hint="eastAsia"/>
          <w:b/>
          <w:lang w:eastAsia="zh-CN"/>
        </w:rPr>
        <w:t xml:space="preserve"> </w:t>
      </w:r>
      <w:r>
        <w:rPr>
          <w:rFonts w:eastAsia="Arial Unicode MS" w:hint="eastAsia"/>
          <w:b/>
          <w:lang w:eastAsia="zh-CN"/>
        </w:rPr>
        <w:t>3</w:t>
      </w:r>
      <w:r w:rsidRPr="00BB6006">
        <w:rPr>
          <w:rFonts w:eastAsia="Arial Unicode MS" w:hint="eastAsia"/>
          <w:b/>
          <w:lang w:eastAsia="zh-CN"/>
        </w:rPr>
        <w:t>:</w:t>
      </w:r>
      <w:r>
        <w:rPr>
          <w:rFonts w:eastAsia="Arial Unicode MS" w:hint="eastAsia"/>
          <w:b/>
          <w:lang w:eastAsia="zh-CN"/>
        </w:rPr>
        <w:t xml:space="preserve"> If Proposal 2 is agreed, </w:t>
      </w:r>
      <w:r w:rsidR="00B73993">
        <w:rPr>
          <w:rFonts w:eastAsia="Arial Unicode MS" w:hint="eastAsia"/>
          <w:b/>
          <w:lang w:eastAsia="zh-CN"/>
        </w:rPr>
        <w:t>RAN2 is kindly asked to consider the following methods for SDAP QFI periodic detection</w:t>
      </w:r>
      <w:r w:rsidR="00B73993">
        <w:rPr>
          <w:rFonts w:hint="eastAsia"/>
          <w:b/>
          <w:lang w:eastAsia="zh-CN"/>
        </w:rPr>
        <w:t>:</w:t>
      </w:r>
    </w:p>
    <w:p w:rsidR="00B73993" w:rsidRPr="00B73993" w:rsidRDefault="00B73993" w:rsidP="00B73993">
      <w:pPr>
        <w:pStyle w:val="ad"/>
        <w:numPr>
          <w:ilvl w:val="1"/>
          <w:numId w:val="5"/>
        </w:numPr>
        <w:rPr>
          <w:b/>
          <w:i/>
          <w:lang w:eastAsia="zh-CN"/>
        </w:rPr>
      </w:pPr>
      <w:r w:rsidRPr="00B73993">
        <w:rPr>
          <w:rFonts w:hint="eastAsia"/>
          <w:b/>
          <w:i/>
          <w:lang w:eastAsia="zh-CN"/>
        </w:rPr>
        <w:t xml:space="preserve">Method 1: Associating PDCP SN for SDAP QFI periodic </w:t>
      </w:r>
      <w:r w:rsidR="00D41156">
        <w:rPr>
          <w:rFonts w:hint="eastAsia"/>
          <w:b/>
          <w:i/>
          <w:lang w:eastAsia="zh-CN"/>
        </w:rPr>
        <w:t>presence/</w:t>
      </w:r>
      <w:r w:rsidRPr="00B73993">
        <w:rPr>
          <w:rFonts w:hint="eastAsia"/>
          <w:b/>
          <w:i/>
          <w:lang w:eastAsia="zh-CN"/>
        </w:rPr>
        <w:t>detection.</w:t>
      </w:r>
    </w:p>
    <w:p w:rsidR="00B73993" w:rsidRPr="00B73993" w:rsidRDefault="00B73993" w:rsidP="00B73993">
      <w:pPr>
        <w:pStyle w:val="ad"/>
        <w:numPr>
          <w:ilvl w:val="1"/>
          <w:numId w:val="5"/>
        </w:numPr>
        <w:rPr>
          <w:b/>
          <w:lang w:eastAsia="zh-CN"/>
        </w:rPr>
      </w:pPr>
      <w:r w:rsidRPr="00B73993">
        <w:rPr>
          <w:rFonts w:hint="eastAsia"/>
          <w:b/>
          <w:i/>
          <w:lang w:eastAsia="zh-CN"/>
        </w:rPr>
        <w:t xml:space="preserve">Method 2: Adopting timers for SDAP QFI periodic </w:t>
      </w:r>
      <w:r w:rsidR="00D41156">
        <w:rPr>
          <w:rFonts w:hint="eastAsia"/>
          <w:b/>
          <w:i/>
          <w:lang w:eastAsia="zh-CN"/>
        </w:rPr>
        <w:t>presence/</w:t>
      </w:r>
      <w:r w:rsidRPr="00B73993">
        <w:rPr>
          <w:rFonts w:hint="eastAsia"/>
          <w:b/>
          <w:i/>
          <w:lang w:eastAsia="zh-CN"/>
        </w:rPr>
        <w:t>detection.</w:t>
      </w:r>
    </w:p>
    <w:p w:rsidR="006F3D33" w:rsidRDefault="002D308E" w:rsidP="006F3D33">
      <w:pPr>
        <w:pStyle w:val="3"/>
        <w:rPr>
          <w:lang w:eastAsia="zh-CN"/>
        </w:rPr>
      </w:pPr>
      <w:r>
        <w:rPr>
          <w:rFonts w:hint="eastAsia"/>
          <w:lang w:eastAsia="zh-CN"/>
        </w:rPr>
        <w:t xml:space="preserve">Reliability </w:t>
      </w:r>
      <w:r w:rsidR="007A2582">
        <w:rPr>
          <w:rFonts w:hint="eastAsia"/>
          <w:lang w:eastAsia="zh-CN"/>
        </w:rPr>
        <w:t>of</w:t>
      </w:r>
      <w:r>
        <w:rPr>
          <w:rFonts w:hint="eastAsia"/>
          <w:lang w:eastAsia="zh-CN"/>
        </w:rPr>
        <w:t xml:space="preserve"> </w:t>
      </w:r>
      <w:r w:rsidR="006A3333">
        <w:rPr>
          <w:rFonts w:hint="eastAsia"/>
          <w:lang w:eastAsia="zh-CN"/>
        </w:rPr>
        <w:t>AS RQ</w:t>
      </w:r>
    </w:p>
    <w:p w:rsidR="002D308E" w:rsidRDefault="000317A2" w:rsidP="002D308E">
      <w:pPr>
        <w:rPr>
          <w:lang w:eastAsia="zh-CN"/>
        </w:rPr>
      </w:pPr>
      <w:r>
        <w:rPr>
          <w:rFonts w:hint="eastAsia"/>
          <w:lang w:eastAsia="zh-CN"/>
        </w:rPr>
        <w:t xml:space="preserve">As evaluated by [1], </w:t>
      </w:r>
      <w:r w:rsidR="00163B0D">
        <w:rPr>
          <w:rFonts w:hint="eastAsia"/>
          <w:lang w:eastAsia="zh-CN"/>
        </w:rPr>
        <w:t>AS RQ may</w:t>
      </w:r>
      <w:r>
        <w:rPr>
          <w:rFonts w:hint="eastAsia"/>
          <w:lang w:eastAsia="zh-CN"/>
        </w:rPr>
        <w:t xml:space="preserve"> suffer from </w:t>
      </w:r>
      <w:r w:rsidR="00163B0D">
        <w:rPr>
          <w:rFonts w:hint="eastAsia"/>
          <w:lang w:eastAsia="zh-CN"/>
        </w:rPr>
        <w:t xml:space="preserve">two </w:t>
      </w:r>
      <w:r>
        <w:rPr>
          <w:rFonts w:hint="eastAsia"/>
          <w:lang w:eastAsia="zh-CN"/>
        </w:rPr>
        <w:t>problems on reliability</w:t>
      </w:r>
      <w:r w:rsidR="00163B0D">
        <w:rPr>
          <w:rFonts w:hint="eastAsia"/>
          <w:lang w:eastAsia="zh-CN"/>
        </w:rPr>
        <w:t>: 1. If QFI is present in every SDAP PDU, it</w:t>
      </w:r>
      <w:r>
        <w:rPr>
          <w:rFonts w:hint="eastAsia"/>
          <w:lang w:eastAsia="zh-CN"/>
        </w:rPr>
        <w:t xml:space="preserve"> may cause so-called </w:t>
      </w:r>
      <w:r>
        <w:rPr>
          <w:lang w:eastAsia="zh-CN"/>
        </w:rPr>
        <w:t>‘</w:t>
      </w:r>
      <w:r>
        <w:rPr>
          <w:rFonts w:hint="eastAsia"/>
          <w:lang w:eastAsia="zh-CN"/>
        </w:rPr>
        <w:t>Ping-Pong effect</w:t>
      </w:r>
      <w:r>
        <w:rPr>
          <w:lang w:eastAsia="zh-CN"/>
        </w:rPr>
        <w:t>’</w:t>
      </w:r>
      <w:r>
        <w:rPr>
          <w:rFonts w:hint="eastAsia"/>
          <w:lang w:eastAsia="zh-CN"/>
        </w:rPr>
        <w:t xml:space="preserve"> when</w:t>
      </w:r>
      <w:r w:rsidR="00D5490B">
        <w:rPr>
          <w:rFonts w:hint="eastAsia"/>
          <w:lang w:eastAsia="zh-CN"/>
        </w:rPr>
        <w:t xml:space="preserve"> the</w:t>
      </w:r>
      <w:r>
        <w:rPr>
          <w:rFonts w:hint="eastAsia"/>
          <w:lang w:eastAsia="zh-CN"/>
        </w:rPr>
        <w:t xml:space="preserve"> </w:t>
      </w:r>
      <w:r>
        <w:rPr>
          <w:lang w:eastAsia="zh-CN"/>
        </w:rPr>
        <w:t>remapping</w:t>
      </w:r>
      <w:r>
        <w:rPr>
          <w:rFonts w:hint="eastAsia"/>
          <w:lang w:eastAsia="zh-CN"/>
        </w:rPr>
        <w:t xml:space="preserve"> occurs; </w:t>
      </w:r>
      <w:r w:rsidR="00163B0D">
        <w:rPr>
          <w:rFonts w:hint="eastAsia"/>
          <w:lang w:eastAsia="zh-CN"/>
        </w:rPr>
        <w:t>2. If QFI is not always present in SDAP PDU, it</w:t>
      </w:r>
      <w:r>
        <w:rPr>
          <w:rFonts w:hint="eastAsia"/>
          <w:lang w:eastAsia="zh-CN"/>
        </w:rPr>
        <w:t xml:space="preserve"> may fail to remap if the SDAP PDU</w:t>
      </w:r>
      <w:r w:rsidR="00106538">
        <w:rPr>
          <w:rFonts w:hint="eastAsia"/>
          <w:lang w:eastAsia="zh-CN"/>
        </w:rPr>
        <w:t>s</w:t>
      </w:r>
      <w:r>
        <w:rPr>
          <w:rFonts w:hint="eastAsia"/>
          <w:lang w:eastAsia="zh-CN"/>
        </w:rPr>
        <w:t xml:space="preserve"> marked with QFI </w:t>
      </w:r>
      <w:r w:rsidR="00106538">
        <w:rPr>
          <w:rFonts w:hint="eastAsia"/>
          <w:lang w:eastAsia="zh-CN"/>
        </w:rPr>
        <w:t xml:space="preserve">are not </w:t>
      </w:r>
      <w:r w:rsidR="00106538">
        <w:rPr>
          <w:lang w:eastAsia="zh-CN"/>
        </w:rPr>
        <w:t>successfully</w:t>
      </w:r>
      <w:r w:rsidR="00106538">
        <w:rPr>
          <w:rFonts w:hint="eastAsia"/>
          <w:lang w:eastAsia="zh-CN"/>
        </w:rPr>
        <w:t xml:space="preserve"> </w:t>
      </w:r>
      <w:r w:rsidR="00106538">
        <w:rPr>
          <w:lang w:eastAsia="zh-CN"/>
        </w:rPr>
        <w:t>received</w:t>
      </w:r>
      <w:r w:rsidR="00106538">
        <w:rPr>
          <w:rFonts w:hint="eastAsia"/>
          <w:lang w:eastAsia="zh-CN"/>
        </w:rPr>
        <w:t xml:space="preserve"> by UE</w:t>
      </w:r>
      <w:r w:rsidR="003D4129">
        <w:rPr>
          <w:rFonts w:hint="eastAsia"/>
          <w:lang w:eastAsia="zh-CN"/>
        </w:rPr>
        <w:t>.</w:t>
      </w:r>
    </w:p>
    <w:p w:rsidR="002D308E" w:rsidRDefault="00A22D26" w:rsidP="002D308E">
      <w:pPr>
        <w:rPr>
          <w:lang w:eastAsia="zh-CN"/>
        </w:rPr>
      </w:pPr>
      <w:r>
        <w:rPr>
          <w:rFonts w:hint="eastAsia"/>
          <w:lang w:eastAsia="zh-CN"/>
        </w:rPr>
        <w:t xml:space="preserve">To </w:t>
      </w:r>
      <w:r w:rsidR="00E12BFC">
        <w:rPr>
          <w:rFonts w:hint="eastAsia"/>
          <w:lang w:eastAsia="zh-CN"/>
        </w:rPr>
        <w:t>improve the reliability of AS RQ</w:t>
      </w:r>
      <w:r>
        <w:rPr>
          <w:rFonts w:hint="eastAsia"/>
          <w:lang w:eastAsia="zh-CN"/>
        </w:rPr>
        <w:t xml:space="preserve">, this contribution proposes two methods </w:t>
      </w:r>
      <w:r w:rsidR="00E12BFC">
        <w:rPr>
          <w:rFonts w:hint="eastAsia"/>
          <w:lang w:eastAsia="zh-CN"/>
        </w:rPr>
        <w:t>which are detailed below</w:t>
      </w:r>
      <w:r w:rsidR="00D5490B">
        <w:rPr>
          <w:rFonts w:hint="eastAsia"/>
          <w:lang w:eastAsia="zh-CN"/>
        </w:rPr>
        <w:t>.</w:t>
      </w:r>
    </w:p>
    <w:p w:rsidR="00D5490B" w:rsidRPr="00CF1972" w:rsidRDefault="0031023C" w:rsidP="002D308E">
      <w:pPr>
        <w:rPr>
          <w:b/>
          <w:i/>
          <w:lang w:eastAsia="zh-CN"/>
        </w:rPr>
      </w:pPr>
      <w:r w:rsidRPr="0031023C">
        <w:rPr>
          <w:b/>
          <w:i/>
          <w:lang w:eastAsia="zh-CN"/>
        </w:rPr>
        <w:t xml:space="preserve">Method 1: Solving the problem of </w:t>
      </w:r>
      <w:r w:rsidR="00094E5D">
        <w:rPr>
          <w:rFonts w:hint="eastAsia"/>
          <w:b/>
          <w:i/>
          <w:lang w:eastAsia="zh-CN"/>
        </w:rPr>
        <w:t>remapping failure</w:t>
      </w:r>
    </w:p>
    <w:p w:rsidR="00094E5D" w:rsidRPr="00C56DAF" w:rsidRDefault="004B2C02" w:rsidP="00094E5D">
      <w:pPr>
        <w:rPr>
          <w:lang w:eastAsia="zh-CN"/>
        </w:rPr>
      </w:pPr>
      <w:r>
        <w:rPr>
          <w:rFonts w:hint="eastAsia"/>
          <w:lang w:eastAsia="zh-CN"/>
        </w:rPr>
        <w:t>This method is suitable for the case when only</w:t>
      </w:r>
      <w:r w:rsidR="00094E5D">
        <w:rPr>
          <w:rFonts w:hint="eastAsia"/>
          <w:lang w:eastAsia="zh-CN"/>
        </w:rPr>
        <w:t xml:space="preserve"> a limited number of DL SDAP PDUs are marked with QFI</w:t>
      </w:r>
      <w:r>
        <w:rPr>
          <w:rFonts w:hint="eastAsia"/>
          <w:lang w:eastAsia="zh-CN"/>
        </w:rPr>
        <w:t>. More specifically</w:t>
      </w:r>
      <w:r w:rsidR="00094E5D">
        <w:rPr>
          <w:rFonts w:hint="eastAsia"/>
          <w:lang w:eastAsia="zh-CN"/>
        </w:rPr>
        <w:t xml:space="preserve">, an ACK/NACK feedback mechanism in UL, which can be achieved by SDAP Control PDU, </w:t>
      </w:r>
      <w:r w:rsidR="00123F39">
        <w:rPr>
          <w:rFonts w:hint="eastAsia"/>
          <w:lang w:eastAsia="zh-CN"/>
        </w:rPr>
        <w:t>can be adopted to solve the remapping failure</w:t>
      </w:r>
      <w:r w:rsidR="00094E5D">
        <w:rPr>
          <w:rFonts w:hint="eastAsia"/>
          <w:lang w:eastAsia="zh-CN"/>
        </w:rPr>
        <w:t xml:space="preserve">. </w:t>
      </w:r>
    </w:p>
    <w:p w:rsidR="00355FFB" w:rsidRDefault="0031023C" w:rsidP="002D308E">
      <w:pPr>
        <w:rPr>
          <w:b/>
          <w:i/>
          <w:lang w:eastAsia="zh-CN"/>
        </w:rPr>
      </w:pPr>
      <w:r w:rsidRPr="0031023C">
        <w:rPr>
          <w:b/>
          <w:i/>
          <w:lang w:eastAsia="zh-CN"/>
        </w:rPr>
        <w:t xml:space="preserve">Method 2: Solving </w:t>
      </w:r>
      <w:r w:rsidR="00003295">
        <w:rPr>
          <w:rFonts w:hint="eastAsia"/>
          <w:b/>
          <w:i/>
          <w:lang w:eastAsia="zh-CN"/>
        </w:rPr>
        <w:t>both</w:t>
      </w:r>
      <w:r w:rsidRPr="0031023C">
        <w:rPr>
          <w:b/>
          <w:i/>
          <w:lang w:eastAsia="zh-CN"/>
        </w:rPr>
        <w:t xml:space="preserve"> problem</w:t>
      </w:r>
      <w:r w:rsidR="00003295">
        <w:rPr>
          <w:rFonts w:hint="eastAsia"/>
          <w:b/>
          <w:i/>
          <w:lang w:eastAsia="zh-CN"/>
        </w:rPr>
        <w:t>s within one scheme</w:t>
      </w:r>
    </w:p>
    <w:p w:rsidR="00094E5D" w:rsidRPr="00094E5D" w:rsidRDefault="001824D4" w:rsidP="002D308E">
      <w:pPr>
        <w:rPr>
          <w:lang w:eastAsia="zh-CN"/>
        </w:rPr>
      </w:pPr>
      <w:r>
        <w:rPr>
          <w:rFonts w:hint="eastAsia"/>
          <w:lang w:eastAsia="zh-CN"/>
        </w:rPr>
        <w:t xml:space="preserve">This method is suitable to solve both problems stated above. </w:t>
      </w:r>
      <w:r w:rsidR="00C07F80">
        <w:rPr>
          <w:rFonts w:hint="eastAsia"/>
          <w:lang w:eastAsia="zh-CN"/>
        </w:rPr>
        <w:t>F</w:t>
      </w:r>
      <w:r w:rsidR="00C07F80">
        <w:rPr>
          <w:lang w:eastAsia="zh-CN"/>
        </w:rPr>
        <w:t>o</w:t>
      </w:r>
      <w:r w:rsidR="00C07F80">
        <w:rPr>
          <w:rFonts w:hint="eastAsia"/>
          <w:lang w:eastAsia="zh-CN"/>
        </w:rPr>
        <w:t>r the</w:t>
      </w:r>
      <w:r w:rsidR="00094E5D">
        <w:rPr>
          <w:rFonts w:hint="eastAsia"/>
          <w:lang w:eastAsia="zh-CN"/>
        </w:rPr>
        <w:t xml:space="preserve"> </w:t>
      </w:r>
      <w:r w:rsidR="00094E5D">
        <w:rPr>
          <w:lang w:eastAsia="zh-CN"/>
        </w:rPr>
        <w:t>‘</w:t>
      </w:r>
      <w:r w:rsidR="00094E5D">
        <w:rPr>
          <w:rFonts w:hint="eastAsia"/>
          <w:lang w:eastAsia="zh-CN"/>
        </w:rPr>
        <w:t>Ping-Pong effect</w:t>
      </w:r>
      <w:r w:rsidR="00094E5D">
        <w:rPr>
          <w:lang w:eastAsia="zh-CN"/>
        </w:rPr>
        <w:t>’</w:t>
      </w:r>
      <w:r w:rsidR="00C07F80">
        <w:rPr>
          <w:rFonts w:hint="eastAsia"/>
          <w:lang w:eastAsia="zh-CN"/>
        </w:rPr>
        <w:t xml:space="preserve"> which</w:t>
      </w:r>
      <w:r w:rsidR="00094E5D">
        <w:rPr>
          <w:rFonts w:hint="eastAsia"/>
          <w:lang w:eastAsia="zh-CN"/>
        </w:rPr>
        <w:t xml:space="preserve"> is caused by the late arrival of DL SDAP PDU mapped to the old DRB when the remapping occurs, UE should be able to know the exact </w:t>
      </w:r>
      <w:r w:rsidR="00094E5D">
        <w:rPr>
          <w:rFonts w:hint="eastAsia"/>
          <w:lang w:eastAsia="zh-CN"/>
        </w:rPr>
        <w:lastRenderedPageBreak/>
        <w:t xml:space="preserve">DRB for the reflective remapping. As a result, </w:t>
      </w:r>
      <w:r w:rsidR="00C07F80">
        <w:rPr>
          <w:rFonts w:hint="eastAsia"/>
          <w:lang w:eastAsia="zh-CN"/>
        </w:rPr>
        <w:t>an</w:t>
      </w:r>
      <w:r w:rsidR="00094E5D">
        <w:rPr>
          <w:rFonts w:hint="eastAsia"/>
          <w:lang w:eastAsia="zh-CN"/>
        </w:rPr>
        <w:t xml:space="preserve"> SDAP Control PDU in DL which indicates the DRB ID for DL and/or UL</w:t>
      </w:r>
      <w:r w:rsidR="00C07F80">
        <w:rPr>
          <w:rFonts w:hint="eastAsia"/>
          <w:lang w:eastAsia="zh-CN"/>
        </w:rPr>
        <w:t xml:space="preserve"> can be adopted</w:t>
      </w:r>
      <w:r w:rsidR="00094E5D">
        <w:rPr>
          <w:rFonts w:hint="eastAsia"/>
          <w:lang w:eastAsia="zh-CN"/>
        </w:rPr>
        <w:t xml:space="preserve">. </w:t>
      </w:r>
      <w:r w:rsidR="00C07F80">
        <w:rPr>
          <w:rFonts w:hint="eastAsia"/>
          <w:lang w:eastAsia="zh-CN"/>
        </w:rPr>
        <w:t xml:space="preserve">For the remapping failure which has been solved in </w:t>
      </w:r>
      <w:r w:rsidR="0031023C" w:rsidRPr="0031023C">
        <w:rPr>
          <w:i/>
          <w:lang w:eastAsia="zh-CN"/>
        </w:rPr>
        <w:t>Method 1</w:t>
      </w:r>
      <w:r w:rsidR="00094E5D">
        <w:rPr>
          <w:rFonts w:hint="eastAsia"/>
          <w:lang w:eastAsia="zh-CN"/>
        </w:rPr>
        <w:t xml:space="preserve">, </w:t>
      </w:r>
      <w:r w:rsidR="00AE176D">
        <w:rPr>
          <w:rFonts w:hint="eastAsia"/>
          <w:lang w:eastAsia="zh-CN"/>
        </w:rPr>
        <w:t>the same</w:t>
      </w:r>
      <w:r w:rsidR="00094E5D">
        <w:rPr>
          <w:rFonts w:hint="eastAsia"/>
          <w:lang w:eastAsia="zh-CN"/>
        </w:rPr>
        <w:t xml:space="preserve"> ACK/NACK feedback mechanism </w:t>
      </w:r>
      <w:r w:rsidR="00AE176D">
        <w:rPr>
          <w:rFonts w:hint="eastAsia"/>
          <w:lang w:eastAsia="zh-CN"/>
        </w:rPr>
        <w:t xml:space="preserve">by means of SDAP Control PDU in UL </w:t>
      </w:r>
      <w:r w:rsidR="00094E5D">
        <w:rPr>
          <w:rFonts w:hint="eastAsia"/>
          <w:lang w:eastAsia="zh-CN"/>
        </w:rPr>
        <w:t>can be adopted.</w:t>
      </w:r>
      <w:r w:rsidR="008C7226">
        <w:rPr>
          <w:rFonts w:hint="eastAsia"/>
          <w:lang w:eastAsia="zh-CN"/>
        </w:rPr>
        <w:t xml:space="preserve"> In summary, both problems could be solved by adopting SDAP Control PDU in both DL and UL.</w:t>
      </w:r>
    </w:p>
    <w:p w:rsidR="00EA2410" w:rsidRPr="00285BFC" w:rsidRDefault="001D5334" w:rsidP="002D308E">
      <w:pPr>
        <w:rPr>
          <w:lang w:eastAsia="zh-CN"/>
        </w:rPr>
      </w:pPr>
      <w:r>
        <w:rPr>
          <w:rFonts w:eastAsia="Arial Unicode MS" w:hint="eastAsia"/>
          <w:b/>
          <w:lang w:eastAsia="zh-CN"/>
        </w:rPr>
        <w:t>Proposal</w:t>
      </w:r>
      <w:r w:rsidRPr="00BB6006">
        <w:rPr>
          <w:rFonts w:eastAsia="Arial Unicode MS" w:hint="eastAsia"/>
          <w:b/>
          <w:lang w:eastAsia="zh-CN"/>
        </w:rPr>
        <w:t xml:space="preserve"> </w:t>
      </w:r>
      <w:r w:rsidR="00B73993">
        <w:rPr>
          <w:rFonts w:eastAsia="Arial Unicode MS" w:hint="eastAsia"/>
          <w:b/>
          <w:lang w:eastAsia="zh-CN"/>
        </w:rPr>
        <w:t>4</w:t>
      </w:r>
      <w:r w:rsidRPr="00BB6006">
        <w:rPr>
          <w:rFonts w:eastAsia="Arial Unicode MS" w:hint="eastAsia"/>
          <w:b/>
          <w:lang w:eastAsia="zh-CN"/>
        </w:rPr>
        <w:t>:</w:t>
      </w:r>
      <w:r>
        <w:rPr>
          <w:rFonts w:eastAsia="Arial Unicode MS" w:hint="eastAsia"/>
          <w:b/>
          <w:lang w:eastAsia="zh-CN"/>
        </w:rPr>
        <w:t xml:space="preserve"> </w:t>
      </w:r>
      <w:r>
        <w:rPr>
          <w:rFonts w:hint="eastAsia"/>
          <w:b/>
          <w:lang w:eastAsia="zh-CN"/>
        </w:rPr>
        <w:t xml:space="preserve">Introduce SDAP Control PDU to improve the reliability </w:t>
      </w:r>
      <w:r w:rsidR="00BB3182">
        <w:rPr>
          <w:rFonts w:hint="eastAsia"/>
          <w:b/>
          <w:lang w:eastAsia="zh-CN"/>
        </w:rPr>
        <w:t>of AS RQ</w:t>
      </w:r>
      <w:r w:rsidRPr="00F36955">
        <w:rPr>
          <w:rFonts w:hint="eastAsia"/>
          <w:b/>
          <w:lang w:eastAsia="zh-CN"/>
        </w:rPr>
        <w:t>.</w:t>
      </w:r>
    </w:p>
    <w:bookmarkEnd w:id="0"/>
    <w:bookmarkEnd w:id="1"/>
    <w:p w:rsidR="00CD4C7B" w:rsidRPr="001625D3" w:rsidRDefault="00315925" w:rsidP="00D63618">
      <w:pPr>
        <w:pStyle w:val="1"/>
        <w:jc w:val="both"/>
      </w:pPr>
      <w:r w:rsidRPr="001625D3">
        <w:t>Conclusions</w:t>
      </w:r>
    </w:p>
    <w:p w:rsidR="000A291D" w:rsidRPr="00452C18" w:rsidRDefault="004A28E5" w:rsidP="00B24347">
      <w:pPr>
        <w:rPr>
          <w:lang w:eastAsia="zh-CN"/>
        </w:rPr>
      </w:pPr>
      <w:r>
        <w:rPr>
          <w:rFonts w:hint="eastAsia"/>
          <w:lang w:eastAsia="zh-CN"/>
        </w:rPr>
        <w:t xml:space="preserve">This contribution </w:t>
      </w:r>
      <w:r w:rsidR="00613FD4">
        <w:rPr>
          <w:rFonts w:hint="eastAsia"/>
          <w:lang w:eastAsia="zh-CN"/>
        </w:rPr>
        <w:t>raises the problems on detection operation at UE and reliability of reflective remapping, and gives possible solutions accordingly</w:t>
      </w:r>
      <w:r>
        <w:rPr>
          <w:rFonts w:hint="eastAsia"/>
          <w:lang w:eastAsia="zh-CN"/>
        </w:rPr>
        <w:t xml:space="preserve">. </w:t>
      </w:r>
      <w:r w:rsidR="00BC5A9E">
        <w:rPr>
          <w:rFonts w:hint="eastAsia"/>
          <w:lang w:eastAsia="zh-CN"/>
        </w:rPr>
        <w:t>The observation and proposal</w:t>
      </w:r>
      <w:r w:rsidR="00135BD5">
        <w:rPr>
          <w:rFonts w:hint="eastAsia"/>
          <w:lang w:eastAsia="zh-CN"/>
        </w:rPr>
        <w:t>s</w:t>
      </w:r>
      <w:r w:rsidR="00BC5A9E">
        <w:rPr>
          <w:rFonts w:hint="eastAsia"/>
          <w:lang w:eastAsia="zh-CN"/>
        </w:rPr>
        <w:t xml:space="preserve"> is listed as below:</w:t>
      </w:r>
    </w:p>
    <w:p w:rsidR="00360028" w:rsidRDefault="00595CBE" w:rsidP="00741CD4">
      <w:pPr>
        <w:rPr>
          <w:b/>
          <w:lang w:eastAsia="zh-CN"/>
        </w:rPr>
      </w:pPr>
      <w:r>
        <w:rPr>
          <w:rFonts w:eastAsia="Arial Unicode MS" w:hint="eastAsia"/>
          <w:b/>
          <w:lang w:eastAsia="zh-CN"/>
        </w:rPr>
        <w:t>Proposal</w:t>
      </w:r>
      <w:r w:rsidRPr="00BB6006">
        <w:rPr>
          <w:rFonts w:eastAsia="Arial Unicode MS" w:hint="eastAsia"/>
          <w:b/>
          <w:lang w:eastAsia="zh-CN"/>
        </w:rPr>
        <w:t xml:space="preserve"> 1:</w:t>
      </w:r>
      <w:r>
        <w:rPr>
          <w:rFonts w:eastAsia="Arial Unicode MS" w:hint="eastAsia"/>
          <w:b/>
          <w:lang w:eastAsia="zh-CN"/>
        </w:rPr>
        <w:t xml:space="preserve"> </w:t>
      </w:r>
      <w:r w:rsidRPr="00F36955">
        <w:rPr>
          <w:rFonts w:hint="eastAsia"/>
          <w:b/>
          <w:lang w:eastAsia="zh-CN"/>
        </w:rPr>
        <w:t xml:space="preserve">From RAN2 perspective, it is prioritized to </w:t>
      </w:r>
      <w:r>
        <w:rPr>
          <w:rFonts w:hint="eastAsia"/>
          <w:b/>
          <w:lang w:eastAsia="zh-CN"/>
        </w:rPr>
        <w:t>discuss the presence of QFI</w:t>
      </w:r>
      <w:r w:rsidRPr="00F36955">
        <w:rPr>
          <w:rFonts w:hint="eastAsia"/>
          <w:b/>
          <w:lang w:eastAsia="zh-CN"/>
        </w:rPr>
        <w:t xml:space="preserve"> when </w:t>
      </w:r>
      <w:r>
        <w:rPr>
          <w:rFonts w:hint="eastAsia"/>
          <w:b/>
          <w:lang w:eastAsia="zh-CN"/>
        </w:rPr>
        <w:t>only AS RQ is</w:t>
      </w:r>
      <w:r w:rsidRPr="00F36955">
        <w:rPr>
          <w:rFonts w:hint="eastAsia"/>
          <w:b/>
          <w:lang w:eastAsia="zh-CN"/>
        </w:rPr>
        <w:t xml:space="preserve"> active.</w:t>
      </w:r>
    </w:p>
    <w:p w:rsidR="00595CBE" w:rsidRDefault="00595CBE" w:rsidP="00595CBE">
      <w:pPr>
        <w:rPr>
          <w:b/>
          <w:lang w:eastAsia="zh-CN"/>
        </w:rPr>
      </w:pPr>
      <w:r>
        <w:rPr>
          <w:rFonts w:eastAsia="Arial Unicode MS" w:hint="eastAsia"/>
          <w:b/>
          <w:lang w:eastAsia="zh-CN"/>
        </w:rPr>
        <w:t>Proposal</w:t>
      </w:r>
      <w:r w:rsidRPr="00BB6006">
        <w:rPr>
          <w:rFonts w:eastAsia="Arial Unicode MS" w:hint="eastAsia"/>
          <w:b/>
          <w:lang w:eastAsia="zh-CN"/>
        </w:rPr>
        <w:t xml:space="preserve"> </w:t>
      </w:r>
      <w:r>
        <w:rPr>
          <w:rFonts w:eastAsia="Arial Unicode MS" w:hint="eastAsia"/>
          <w:b/>
          <w:lang w:eastAsia="zh-CN"/>
        </w:rPr>
        <w:t>2</w:t>
      </w:r>
      <w:r w:rsidRPr="00BB6006">
        <w:rPr>
          <w:rFonts w:eastAsia="Arial Unicode MS" w:hint="eastAsia"/>
          <w:b/>
          <w:lang w:eastAsia="zh-CN"/>
        </w:rPr>
        <w:t>:</w:t>
      </w:r>
      <w:r>
        <w:rPr>
          <w:rFonts w:eastAsia="Arial Unicode MS" w:hint="eastAsia"/>
          <w:b/>
          <w:lang w:eastAsia="zh-CN"/>
        </w:rPr>
        <w:t xml:space="preserve"> </w:t>
      </w:r>
      <w:r>
        <w:rPr>
          <w:rFonts w:hint="eastAsia"/>
          <w:b/>
          <w:lang w:eastAsia="zh-CN"/>
        </w:rPr>
        <w:t>Consider reducing the frequency of detection when AS RQ is active</w:t>
      </w:r>
      <w:r w:rsidRPr="00F36955">
        <w:rPr>
          <w:rFonts w:hint="eastAsia"/>
          <w:b/>
          <w:lang w:eastAsia="zh-CN"/>
        </w:rPr>
        <w:t>.</w:t>
      </w:r>
    </w:p>
    <w:p w:rsidR="00595CBE" w:rsidRDefault="00595CBE" w:rsidP="00595CBE">
      <w:pPr>
        <w:rPr>
          <w:b/>
          <w:lang w:eastAsia="zh-CN"/>
        </w:rPr>
      </w:pPr>
      <w:r>
        <w:rPr>
          <w:rFonts w:eastAsia="Arial Unicode MS" w:hint="eastAsia"/>
          <w:b/>
          <w:lang w:eastAsia="zh-CN"/>
        </w:rPr>
        <w:t>Proposal</w:t>
      </w:r>
      <w:r w:rsidRPr="00BB6006">
        <w:rPr>
          <w:rFonts w:eastAsia="Arial Unicode MS" w:hint="eastAsia"/>
          <w:b/>
          <w:lang w:eastAsia="zh-CN"/>
        </w:rPr>
        <w:t xml:space="preserve"> </w:t>
      </w:r>
      <w:r>
        <w:rPr>
          <w:rFonts w:eastAsia="Arial Unicode MS" w:hint="eastAsia"/>
          <w:b/>
          <w:lang w:eastAsia="zh-CN"/>
        </w:rPr>
        <w:t>3</w:t>
      </w:r>
      <w:r w:rsidRPr="00BB6006">
        <w:rPr>
          <w:rFonts w:eastAsia="Arial Unicode MS" w:hint="eastAsia"/>
          <w:b/>
          <w:lang w:eastAsia="zh-CN"/>
        </w:rPr>
        <w:t>:</w:t>
      </w:r>
      <w:r>
        <w:rPr>
          <w:rFonts w:eastAsia="Arial Unicode MS" w:hint="eastAsia"/>
          <w:b/>
          <w:lang w:eastAsia="zh-CN"/>
        </w:rPr>
        <w:t xml:space="preserve"> If Proposal 2 is agreed, RAN2 is kindly asked to consider the following methods for SDAP QFI periodic detection</w:t>
      </w:r>
      <w:r>
        <w:rPr>
          <w:rFonts w:hint="eastAsia"/>
          <w:b/>
          <w:lang w:eastAsia="zh-CN"/>
        </w:rPr>
        <w:t>:</w:t>
      </w:r>
    </w:p>
    <w:p w:rsidR="00595CBE" w:rsidRPr="00B73993" w:rsidRDefault="00595CBE" w:rsidP="00595CBE">
      <w:pPr>
        <w:pStyle w:val="ad"/>
        <w:numPr>
          <w:ilvl w:val="1"/>
          <w:numId w:val="5"/>
        </w:numPr>
        <w:rPr>
          <w:b/>
          <w:i/>
          <w:lang w:eastAsia="zh-CN"/>
        </w:rPr>
      </w:pPr>
      <w:r w:rsidRPr="00B73993">
        <w:rPr>
          <w:rFonts w:hint="eastAsia"/>
          <w:b/>
          <w:i/>
          <w:lang w:eastAsia="zh-CN"/>
        </w:rPr>
        <w:t xml:space="preserve">Method 1: Associating PDCP SN for SDAP QFI periodic </w:t>
      </w:r>
      <w:r>
        <w:rPr>
          <w:rFonts w:hint="eastAsia"/>
          <w:b/>
          <w:i/>
          <w:lang w:eastAsia="zh-CN"/>
        </w:rPr>
        <w:t>presence/</w:t>
      </w:r>
      <w:r w:rsidRPr="00B73993">
        <w:rPr>
          <w:rFonts w:hint="eastAsia"/>
          <w:b/>
          <w:i/>
          <w:lang w:eastAsia="zh-CN"/>
        </w:rPr>
        <w:t>detection.</w:t>
      </w:r>
    </w:p>
    <w:p w:rsidR="00B73993" w:rsidRPr="00B73993" w:rsidRDefault="00595CBE" w:rsidP="00B73993">
      <w:pPr>
        <w:pStyle w:val="ad"/>
        <w:numPr>
          <w:ilvl w:val="1"/>
          <w:numId w:val="5"/>
        </w:numPr>
        <w:rPr>
          <w:b/>
          <w:lang w:eastAsia="zh-CN"/>
        </w:rPr>
      </w:pPr>
      <w:r w:rsidRPr="00B73993">
        <w:rPr>
          <w:rFonts w:hint="eastAsia"/>
          <w:b/>
          <w:i/>
          <w:lang w:eastAsia="zh-CN"/>
        </w:rPr>
        <w:t xml:space="preserve">Method 2: Adopting timers for SDAP QFI periodic </w:t>
      </w:r>
      <w:r>
        <w:rPr>
          <w:rFonts w:hint="eastAsia"/>
          <w:b/>
          <w:i/>
          <w:lang w:eastAsia="zh-CN"/>
        </w:rPr>
        <w:t>presence/</w:t>
      </w:r>
      <w:r w:rsidRPr="00B73993">
        <w:rPr>
          <w:rFonts w:hint="eastAsia"/>
          <w:b/>
          <w:i/>
          <w:lang w:eastAsia="zh-CN"/>
        </w:rPr>
        <w:t>detection.</w:t>
      </w:r>
    </w:p>
    <w:p w:rsidR="00613FD4" w:rsidRPr="00285BFC" w:rsidRDefault="00613FD4" w:rsidP="00613FD4">
      <w:pPr>
        <w:rPr>
          <w:lang w:eastAsia="zh-CN"/>
        </w:rPr>
      </w:pPr>
      <w:r>
        <w:rPr>
          <w:rFonts w:eastAsia="Arial Unicode MS" w:hint="eastAsia"/>
          <w:b/>
          <w:lang w:eastAsia="zh-CN"/>
        </w:rPr>
        <w:t>Proposal</w:t>
      </w:r>
      <w:r w:rsidRPr="00BB6006">
        <w:rPr>
          <w:rFonts w:eastAsia="Arial Unicode MS" w:hint="eastAsia"/>
          <w:b/>
          <w:lang w:eastAsia="zh-CN"/>
        </w:rPr>
        <w:t xml:space="preserve"> </w:t>
      </w:r>
      <w:r w:rsidR="00B73993">
        <w:rPr>
          <w:rFonts w:eastAsia="Arial Unicode MS" w:hint="eastAsia"/>
          <w:b/>
          <w:lang w:eastAsia="zh-CN"/>
        </w:rPr>
        <w:t>4</w:t>
      </w:r>
      <w:r w:rsidRPr="00BB6006">
        <w:rPr>
          <w:rFonts w:eastAsia="Arial Unicode MS" w:hint="eastAsia"/>
          <w:b/>
          <w:lang w:eastAsia="zh-CN"/>
        </w:rPr>
        <w:t>:</w:t>
      </w:r>
      <w:r>
        <w:rPr>
          <w:rFonts w:eastAsia="Arial Unicode MS" w:hint="eastAsia"/>
          <w:b/>
          <w:lang w:eastAsia="zh-CN"/>
        </w:rPr>
        <w:t xml:space="preserve"> </w:t>
      </w:r>
      <w:r>
        <w:rPr>
          <w:rFonts w:hint="eastAsia"/>
          <w:b/>
          <w:lang w:eastAsia="zh-CN"/>
        </w:rPr>
        <w:t>Introduce SDAP Control PDU to improve the reliability of AS RQ</w:t>
      </w:r>
      <w:r w:rsidRPr="00F36955">
        <w:rPr>
          <w:rFonts w:hint="eastAsia"/>
          <w:b/>
          <w:lang w:eastAsia="zh-CN"/>
        </w:rPr>
        <w:t>.</w:t>
      </w:r>
    </w:p>
    <w:p w:rsidR="00695BBB" w:rsidRPr="001625D3" w:rsidRDefault="00695BBB" w:rsidP="00695BBB">
      <w:pPr>
        <w:pStyle w:val="1"/>
      </w:pPr>
      <w:r w:rsidRPr="001625D3">
        <w:t>References</w:t>
      </w:r>
    </w:p>
    <w:p w:rsidR="00867477" w:rsidRPr="004A28E5" w:rsidRDefault="00695BBB" w:rsidP="004A28E5">
      <w:pPr>
        <w:tabs>
          <w:tab w:val="left" w:pos="1985"/>
        </w:tabs>
        <w:ind w:left="1636" w:hangingChars="818" w:hanging="1636"/>
        <w:rPr>
          <w:lang w:eastAsia="zh-CN"/>
        </w:rPr>
      </w:pPr>
      <w:r w:rsidRPr="00055AD7">
        <w:rPr>
          <w:lang w:eastAsia="zh-CN"/>
        </w:rPr>
        <w:t>[</w:t>
      </w:r>
      <w:r w:rsidR="004E3013">
        <w:rPr>
          <w:rFonts w:hint="eastAsia"/>
          <w:lang w:eastAsia="zh-CN"/>
        </w:rPr>
        <w:t>1</w:t>
      </w:r>
      <w:r w:rsidRPr="00055AD7">
        <w:rPr>
          <w:lang w:eastAsia="zh-CN"/>
        </w:rPr>
        <w:t>]</w:t>
      </w:r>
      <w:r>
        <w:rPr>
          <w:rFonts w:hint="eastAsia"/>
          <w:lang w:eastAsia="zh-CN"/>
        </w:rPr>
        <w:t xml:space="preserve"> R2-1</w:t>
      </w:r>
      <w:r w:rsidR="004E3013">
        <w:rPr>
          <w:rFonts w:hint="eastAsia"/>
          <w:lang w:eastAsia="zh-CN"/>
        </w:rPr>
        <w:t>70</w:t>
      </w:r>
      <w:r w:rsidR="00C17507">
        <w:rPr>
          <w:rFonts w:hint="eastAsia"/>
          <w:lang w:eastAsia="zh-CN"/>
        </w:rPr>
        <w:t>6999</w:t>
      </w:r>
      <w:r w:rsidR="00F763A9">
        <w:rPr>
          <w:rFonts w:hint="eastAsia"/>
          <w:lang w:eastAsia="zh-CN"/>
        </w:rPr>
        <w:t>,</w:t>
      </w:r>
      <w:r>
        <w:rPr>
          <w:rFonts w:hint="eastAsia"/>
        </w:rPr>
        <w:t xml:space="preserve"> </w:t>
      </w:r>
      <w:proofErr w:type="spellStart"/>
      <w:r w:rsidR="004E3013">
        <w:rPr>
          <w:rFonts w:hint="eastAsia"/>
          <w:lang w:eastAsia="zh-CN"/>
        </w:rPr>
        <w:t>QoS</w:t>
      </w:r>
      <w:proofErr w:type="spellEnd"/>
      <w:r w:rsidR="004E3013">
        <w:rPr>
          <w:rFonts w:hint="eastAsia"/>
          <w:lang w:eastAsia="zh-CN"/>
        </w:rPr>
        <w:t xml:space="preserve"> flow ID</w:t>
      </w:r>
      <w:r w:rsidR="00F763A9">
        <w:rPr>
          <w:rFonts w:hint="eastAsia"/>
          <w:lang w:eastAsia="zh-CN"/>
        </w:rPr>
        <w:t xml:space="preserve"> presence</w:t>
      </w:r>
      <w:r w:rsidR="004E3013">
        <w:rPr>
          <w:rFonts w:hint="eastAsia"/>
          <w:lang w:eastAsia="zh-CN"/>
        </w:rPr>
        <w:t xml:space="preserve"> in</w:t>
      </w:r>
      <w:r w:rsidR="00F763A9">
        <w:rPr>
          <w:rFonts w:hint="eastAsia"/>
          <w:lang w:eastAsia="zh-CN"/>
        </w:rPr>
        <w:t xml:space="preserve"> the</w:t>
      </w:r>
      <w:r w:rsidR="004E3013">
        <w:rPr>
          <w:rFonts w:hint="eastAsia"/>
          <w:lang w:eastAsia="zh-CN"/>
        </w:rPr>
        <w:t xml:space="preserve"> AS Reflective </w:t>
      </w:r>
      <w:proofErr w:type="spellStart"/>
      <w:r w:rsidR="004E3013">
        <w:rPr>
          <w:rFonts w:hint="eastAsia"/>
          <w:lang w:eastAsia="zh-CN"/>
        </w:rPr>
        <w:t>QoS</w:t>
      </w:r>
      <w:proofErr w:type="spellEnd"/>
      <w:r w:rsidR="004E3013">
        <w:rPr>
          <w:rFonts w:hint="eastAsia"/>
          <w:lang w:eastAsia="zh-CN"/>
        </w:rPr>
        <w:t>, CMCC</w:t>
      </w:r>
    </w:p>
    <w:sectPr w:rsidR="00867477" w:rsidRPr="004A28E5"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1025" w:rsidRDefault="00831025">
      <w:r>
        <w:separator/>
      </w:r>
    </w:p>
  </w:endnote>
  <w:endnote w:type="continuationSeparator" w:id="0">
    <w:p w:rsidR="00831025" w:rsidRDefault="00831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1025" w:rsidRDefault="00831025">
      <w:r>
        <w:separator/>
      </w:r>
    </w:p>
  </w:footnote>
  <w:footnote w:type="continuationSeparator" w:id="0">
    <w:p w:rsidR="00831025" w:rsidRDefault="00831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2CF74E30"/>
    <w:multiLevelType w:val="hybridMultilevel"/>
    <w:tmpl w:val="5CBAE1B0"/>
    <w:lvl w:ilvl="0" w:tplc="EF7AA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71692561"/>
    <w:multiLevelType w:val="hybridMultilevel"/>
    <w:tmpl w:val="A49EE66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B7BCF"/>
    <w:rsid w:val="0000091F"/>
    <w:rsid w:val="00003295"/>
    <w:rsid w:val="00003A81"/>
    <w:rsid w:val="00003E6A"/>
    <w:rsid w:val="000052EB"/>
    <w:rsid w:val="0000587A"/>
    <w:rsid w:val="00005A1D"/>
    <w:rsid w:val="00005D64"/>
    <w:rsid w:val="00005E7C"/>
    <w:rsid w:val="000073C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7A2"/>
    <w:rsid w:val="00031B23"/>
    <w:rsid w:val="00031B24"/>
    <w:rsid w:val="00031BD0"/>
    <w:rsid w:val="0003223B"/>
    <w:rsid w:val="00033397"/>
    <w:rsid w:val="0003376D"/>
    <w:rsid w:val="00033BB1"/>
    <w:rsid w:val="00034493"/>
    <w:rsid w:val="00034647"/>
    <w:rsid w:val="00034D4E"/>
    <w:rsid w:val="000350F4"/>
    <w:rsid w:val="0003561C"/>
    <w:rsid w:val="0003590A"/>
    <w:rsid w:val="00035BC4"/>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2B"/>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4E5D"/>
    <w:rsid w:val="00095B74"/>
    <w:rsid w:val="00095D8D"/>
    <w:rsid w:val="0009748D"/>
    <w:rsid w:val="000979AE"/>
    <w:rsid w:val="000A0BE7"/>
    <w:rsid w:val="000A0C4C"/>
    <w:rsid w:val="000A0CEB"/>
    <w:rsid w:val="000A1B63"/>
    <w:rsid w:val="000A2444"/>
    <w:rsid w:val="000A291D"/>
    <w:rsid w:val="000A3F7A"/>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842"/>
    <w:rsid w:val="000B6A79"/>
    <w:rsid w:val="000B6BC7"/>
    <w:rsid w:val="000B7452"/>
    <w:rsid w:val="000B7BCF"/>
    <w:rsid w:val="000C14B3"/>
    <w:rsid w:val="000C2B95"/>
    <w:rsid w:val="000C3223"/>
    <w:rsid w:val="000C3BFB"/>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2190"/>
    <w:rsid w:val="000E2B30"/>
    <w:rsid w:val="000E37AD"/>
    <w:rsid w:val="000E49DA"/>
    <w:rsid w:val="000E4EF8"/>
    <w:rsid w:val="000E532E"/>
    <w:rsid w:val="000E5D43"/>
    <w:rsid w:val="000E648B"/>
    <w:rsid w:val="000E6528"/>
    <w:rsid w:val="000E6781"/>
    <w:rsid w:val="000E6946"/>
    <w:rsid w:val="000E71F9"/>
    <w:rsid w:val="000E736D"/>
    <w:rsid w:val="000F003B"/>
    <w:rsid w:val="000F030F"/>
    <w:rsid w:val="000F1C35"/>
    <w:rsid w:val="000F249D"/>
    <w:rsid w:val="000F2E15"/>
    <w:rsid w:val="000F387E"/>
    <w:rsid w:val="000F40E3"/>
    <w:rsid w:val="000F4E5D"/>
    <w:rsid w:val="000F64E2"/>
    <w:rsid w:val="000F675E"/>
    <w:rsid w:val="000F6D90"/>
    <w:rsid w:val="000F7379"/>
    <w:rsid w:val="000F7E1A"/>
    <w:rsid w:val="001009B5"/>
    <w:rsid w:val="00100F30"/>
    <w:rsid w:val="0010159D"/>
    <w:rsid w:val="00101C13"/>
    <w:rsid w:val="0010249D"/>
    <w:rsid w:val="00102B50"/>
    <w:rsid w:val="00103DE2"/>
    <w:rsid w:val="00103FD9"/>
    <w:rsid w:val="00104A84"/>
    <w:rsid w:val="00104E72"/>
    <w:rsid w:val="001050AF"/>
    <w:rsid w:val="00105382"/>
    <w:rsid w:val="001057EF"/>
    <w:rsid w:val="00105EE4"/>
    <w:rsid w:val="00106538"/>
    <w:rsid w:val="00106F0A"/>
    <w:rsid w:val="0010710D"/>
    <w:rsid w:val="001106E6"/>
    <w:rsid w:val="00110E3C"/>
    <w:rsid w:val="001118D2"/>
    <w:rsid w:val="00111DBD"/>
    <w:rsid w:val="00112749"/>
    <w:rsid w:val="001128CB"/>
    <w:rsid w:val="001142B4"/>
    <w:rsid w:val="001144EA"/>
    <w:rsid w:val="0011483D"/>
    <w:rsid w:val="00114932"/>
    <w:rsid w:val="00116505"/>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3F39"/>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00"/>
    <w:rsid w:val="00141042"/>
    <w:rsid w:val="0014162E"/>
    <w:rsid w:val="00142266"/>
    <w:rsid w:val="00142AC9"/>
    <w:rsid w:val="0014310C"/>
    <w:rsid w:val="00143158"/>
    <w:rsid w:val="0014414C"/>
    <w:rsid w:val="001443A3"/>
    <w:rsid w:val="00144A47"/>
    <w:rsid w:val="0014579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3B0D"/>
    <w:rsid w:val="001646C0"/>
    <w:rsid w:val="00164CE2"/>
    <w:rsid w:val="00165AE9"/>
    <w:rsid w:val="00166E7D"/>
    <w:rsid w:val="00167DA4"/>
    <w:rsid w:val="00170DC4"/>
    <w:rsid w:val="0017187C"/>
    <w:rsid w:val="00171CA6"/>
    <w:rsid w:val="00172326"/>
    <w:rsid w:val="001735B1"/>
    <w:rsid w:val="0017372D"/>
    <w:rsid w:val="00173F2E"/>
    <w:rsid w:val="00174460"/>
    <w:rsid w:val="0017460F"/>
    <w:rsid w:val="00174B60"/>
    <w:rsid w:val="00174BF6"/>
    <w:rsid w:val="001774A3"/>
    <w:rsid w:val="001777C1"/>
    <w:rsid w:val="00177D29"/>
    <w:rsid w:val="00180155"/>
    <w:rsid w:val="001802E7"/>
    <w:rsid w:val="001805A4"/>
    <w:rsid w:val="00181685"/>
    <w:rsid w:val="00181EF1"/>
    <w:rsid w:val="001824A0"/>
    <w:rsid w:val="001824D4"/>
    <w:rsid w:val="001835B7"/>
    <w:rsid w:val="00183678"/>
    <w:rsid w:val="00183A6C"/>
    <w:rsid w:val="00183DF0"/>
    <w:rsid w:val="0018433A"/>
    <w:rsid w:val="001847AA"/>
    <w:rsid w:val="00186128"/>
    <w:rsid w:val="0018760F"/>
    <w:rsid w:val="00187F47"/>
    <w:rsid w:val="00187FB7"/>
    <w:rsid w:val="00190F1F"/>
    <w:rsid w:val="001918DF"/>
    <w:rsid w:val="00194799"/>
    <w:rsid w:val="00194CD0"/>
    <w:rsid w:val="00195762"/>
    <w:rsid w:val="001959DD"/>
    <w:rsid w:val="00195C95"/>
    <w:rsid w:val="00195E0D"/>
    <w:rsid w:val="001966F5"/>
    <w:rsid w:val="001A01A6"/>
    <w:rsid w:val="001A1F5B"/>
    <w:rsid w:val="001A389B"/>
    <w:rsid w:val="001A3BB0"/>
    <w:rsid w:val="001A4273"/>
    <w:rsid w:val="001A4A8B"/>
    <w:rsid w:val="001A4C23"/>
    <w:rsid w:val="001A554A"/>
    <w:rsid w:val="001A7329"/>
    <w:rsid w:val="001B002E"/>
    <w:rsid w:val="001B03D8"/>
    <w:rsid w:val="001B07E4"/>
    <w:rsid w:val="001B09D0"/>
    <w:rsid w:val="001B0F46"/>
    <w:rsid w:val="001B1586"/>
    <w:rsid w:val="001B2C3E"/>
    <w:rsid w:val="001B2EEA"/>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334"/>
    <w:rsid w:val="001D5F4E"/>
    <w:rsid w:val="001D6E26"/>
    <w:rsid w:val="001D7C81"/>
    <w:rsid w:val="001E0BFB"/>
    <w:rsid w:val="001E2AB1"/>
    <w:rsid w:val="001E2D16"/>
    <w:rsid w:val="001E323F"/>
    <w:rsid w:val="001E3DDA"/>
    <w:rsid w:val="001E5125"/>
    <w:rsid w:val="001E525C"/>
    <w:rsid w:val="001E5272"/>
    <w:rsid w:val="001E65F2"/>
    <w:rsid w:val="001E6B80"/>
    <w:rsid w:val="001E724C"/>
    <w:rsid w:val="001E7A69"/>
    <w:rsid w:val="001E7E7A"/>
    <w:rsid w:val="001F086B"/>
    <w:rsid w:val="001F168B"/>
    <w:rsid w:val="001F173B"/>
    <w:rsid w:val="001F1CCD"/>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3F25"/>
    <w:rsid w:val="0021513B"/>
    <w:rsid w:val="002153FF"/>
    <w:rsid w:val="00215795"/>
    <w:rsid w:val="00215FEC"/>
    <w:rsid w:val="00216153"/>
    <w:rsid w:val="00216AE8"/>
    <w:rsid w:val="0021749D"/>
    <w:rsid w:val="002176BF"/>
    <w:rsid w:val="002176CE"/>
    <w:rsid w:val="00217703"/>
    <w:rsid w:val="00217DAF"/>
    <w:rsid w:val="00220CB5"/>
    <w:rsid w:val="00220DC2"/>
    <w:rsid w:val="00221098"/>
    <w:rsid w:val="002221E3"/>
    <w:rsid w:val="002221EB"/>
    <w:rsid w:val="00225E9B"/>
    <w:rsid w:val="0022606D"/>
    <w:rsid w:val="00226E9A"/>
    <w:rsid w:val="00227673"/>
    <w:rsid w:val="00227DD5"/>
    <w:rsid w:val="00230146"/>
    <w:rsid w:val="00230682"/>
    <w:rsid w:val="00231E57"/>
    <w:rsid w:val="00232095"/>
    <w:rsid w:val="00236135"/>
    <w:rsid w:val="0023623C"/>
    <w:rsid w:val="002364A3"/>
    <w:rsid w:val="0023771C"/>
    <w:rsid w:val="002403F2"/>
    <w:rsid w:val="00240F68"/>
    <w:rsid w:val="00241364"/>
    <w:rsid w:val="002417A1"/>
    <w:rsid w:val="0024192D"/>
    <w:rsid w:val="002424EE"/>
    <w:rsid w:val="00243BFB"/>
    <w:rsid w:val="00243FB1"/>
    <w:rsid w:val="0024426A"/>
    <w:rsid w:val="00245A93"/>
    <w:rsid w:val="00245B0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3E1"/>
    <w:rsid w:val="0026342D"/>
    <w:rsid w:val="00263769"/>
    <w:rsid w:val="0026475C"/>
    <w:rsid w:val="00264C4C"/>
    <w:rsid w:val="002650B3"/>
    <w:rsid w:val="00265338"/>
    <w:rsid w:val="002664FD"/>
    <w:rsid w:val="002666C6"/>
    <w:rsid w:val="00266DF9"/>
    <w:rsid w:val="0026722C"/>
    <w:rsid w:val="002701BA"/>
    <w:rsid w:val="00270229"/>
    <w:rsid w:val="002709E8"/>
    <w:rsid w:val="0027110F"/>
    <w:rsid w:val="002712D1"/>
    <w:rsid w:val="00272E85"/>
    <w:rsid w:val="00273EA0"/>
    <w:rsid w:val="00274CEE"/>
    <w:rsid w:val="00274F3E"/>
    <w:rsid w:val="00276C12"/>
    <w:rsid w:val="002772EC"/>
    <w:rsid w:val="002808C1"/>
    <w:rsid w:val="00280D6A"/>
    <w:rsid w:val="00281A6F"/>
    <w:rsid w:val="00281D2C"/>
    <w:rsid w:val="00281FC7"/>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BFC"/>
    <w:rsid w:val="00285C4D"/>
    <w:rsid w:val="00286206"/>
    <w:rsid w:val="002864DF"/>
    <w:rsid w:val="002866EF"/>
    <w:rsid w:val="00286FDB"/>
    <w:rsid w:val="00287E1C"/>
    <w:rsid w:val="00291D64"/>
    <w:rsid w:val="00292FB6"/>
    <w:rsid w:val="00293131"/>
    <w:rsid w:val="00293F41"/>
    <w:rsid w:val="0029471A"/>
    <w:rsid w:val="00294800"/>
    <w:rsid w:val="002949A2"/>
    <w:rsid w:val="00294CE7"/>
    <w:rsid w:val="00295394"/>
    <w:rsid w:val="00295732"/>
    <w:rsid w:val="002962F6"/>
    <w:rsid w:val="00296770"/>
    <w:rsid w:val="002967B2"/>
    <w:rsid w:val="00296DF4"/>
    <w:rsid w:val="0029718F"/>
    <w:rsid w:val="00297EF4"/>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08E"/>
    <w:rsid w:val="002D3606"/>
    <w:rsid w:val="002D39B6"/>
    <w:rsid w:val="002D4AF4"/>
    <w:rsid w:val="002D59B0"/>
    <w:rsid w:val="002D5F9F"/>
    <w:rsid w:val="002D63B5"/>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69DE"/>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157"/>
    <w:rsid w:val="00305BAE"/>
    <w:rsid w:val="00305F23"/>
    <w:rsid w:val="00306C54"/>
    <w:rsid w:val="00307E22"/>
    <w:rsid w:val="0031023C"/>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974"/>
    <w:rsid w:val="00327B4E"/>
    <w:rsid w:val="00331305"/>
    <w:rsid w:val="00331FE4"/>
    <w:rsid w:val="00332A4B"/>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5DDF"/>
    <w:rsid w:val="00347B6B"/>
    <w:rsid w:val="00347EE6"/>
    <w:rsid w:val="00350734"/>
    <w:rsid w:val="00351721"/>
    <w:rsid w:val="00351BED"/>
    <w:rsid w:val="003520EB"/>
    <w:rsid w:val="003523D2"/>
    <w:rsid w:val="0035284E"/>
    <w:rsid w:val="00352C96"/>
    <w:rsid w:val="003539FE"/>
    <w:rsid w:val="00353DC5"/>
    <w:rsid w:val="0035401E"/>
    <w:rsid w:val="0035462D"/>
    <w:rsid w:val="00355E81"/>
    <w:rsid w:val="00355FDA"/>
    <w:rsid w:val="00355FFB"/>
    <w:rsid w:val="003566D5"/>
    <w:rsid w:val="00360028"/>
    <w:rsid w:val="0036010D"/>
    <w:rsid w:val="003605A5"/>
    <w:rsid w:val="0036064F"/>
    <w:rsid w:val="003607F9"/>
    <w:rsid w:val="00361C89"/>
    <w:rsid w:val="0036260E"/>
    <w:rsid w:val="0036286C"/>
    <w:rsid w:val="00363F80"/>
    <w:rsid w:val="00366C75"/>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4D9"/>
    <w:rsid w:val="003B0A04"/>
    <w:rsid w:val="003B102D"/>
    <w:rsid w:val="003B250C"/>
    <w:rsid w:val="003B301F"/>
    <w:rsid w:val="003B3159"/>
    <w:rsid w:val="003B34D9"/>
    <w:rsid w:val="003B3DE1"/>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129"/>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5C87"/>
    <w:rsid w:val="003F659D"/>
    <w:rsid w:val="003F6949"/>
    <w:rsid w:val="003F7A8C"/>
    <w:rsid w:val="003F7D67"/>
    <w:rsid w:val="004010C7"/>
    <w:rsid w:val="00401855"/>
    <w:rsid w:val="00401F0F"/>
    <w:rsid w:val="004027FF"/>
    <w:rsid w:val="00402A0C"/>
    <w:rsid w:val="00402B5F"/>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251"/>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C18"/>
    <w:rsid w:val="00452EC9"/>
    <w:rsid w:val="00455079"/>
    <w:rsid w:val="00455CA4"/>
    <w:rsid w:val="00456DF0"/>
    <w:rsid w:val="0045736A"/>
    <w:rsid w:val="00457881"/>
    <w:rsid w:val="004579C7"/>
    <w:rsid w:val="00457B63"/>
    <w:rsid w:val="004610A1"/>
    <w:rsid w:val="00461183"/>
    <w:rsid w:val="00461701"/>
    <w:rsid w:val="00461DAF"/>
    <w:rsid w:val="00462FD4"/>
    <w:rsid w:val="00463FBE"/>
    <w:rsid w:val="00464A2A"/>
    <w:rsid w:val="0046565B"/>
    <w:rsid w:val="00465CD3"/>
    <w:rsid w:val="00466809"/>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89C"/>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28E5"/>
    <w:rsid w:val="004A3316"/>
    <w:rsid w:val="004A37BB"/>
    <w:rsid w:val="004A3C47"/>
    <w:rsid w:val="004A40BF"/>
    <w:rsid w:val="004A4B1A"/>
    <w:rsid w:val="004A4CAB"/>
    <w:rsid w:val="004A6329"/>
    <w:rsid w:val="004A66DD"/>
    <w:rsid w:val="004B0F6D"/>
    <w:rsid w:val="004B21DF"/>
    <w:rsid w:val="004B2C02"/>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4FE7"/>
    <w:rsid w:val="004C57F8"/>
    <w:rsid w:val="004C5916"/>
    <w:rsid w:val="004C6302"/>
    <w:rsid w:val="004C724B"/>
    <w:rsid w:val="004C7AD6"/>
    <w:rsid w:val="004C7F7D"/>
    <w:rsid w:val="004D0C14"/>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3013"/>
    <w:rsid w:val="004E43A2"/>
    <w:rsid w:val="004E547B"/>
    <w:rsid w:val="004E5643"/>
    <w:rsid w:val="004E56E7"/>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4D1"/>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1A61"/>
    <w:rsid w:val="00523D6F"/>
    <w:rsid w:val="0052553D"/>
    <w:rsid w:val="00525BA7"/>
    <w:rsid w:val="005268C9"/>
    <w:rsid w:val="0052699D"/>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10E"/>
    <w:rsid w:val="00541221"/>
    <w:rsid w:val="0054135D"/>
    <w:rsid w:val="005419AA"/>
    <w:rsid w:val="005419E7"/>
    <w:rsid w:val="00541DCD"/>
    <w:rsid w:val="00543E6C"/>
    <w:rsid w:val="005440B8"/>
    <w:rsid w:val="00544185"/>
    <w:rsid w:val="005444B8"/>
    <w:rsid w:val="00544BDC"/>
    <w:rsid w:val="00544EB3"/>
    <w:rsid w:val="00545A60"/>
    <w:rsid w:val="00545ECB"/>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1F8F"/>
    <w:rsid w:val="0058251F"/>
    <w:rsid w:val="0058305F"/>
    <w:rsid w:val="00583329"/>
    <w:rsid w:val="00583AB6"/>
    <w:rsid w:val="00583BB1"/>
    <w:rsid w:val="005844E8"/>
    <w:rsid w:val="005847D0"/>
    <w:rsid w:val="0058550F"/>
    <w:rsid w:val="0058631E"/>
    <w:rsid w:val="005863FD"/>
    <w:rsid w:val="0059065F"/>
    <w:rsid w:val="00590D7B"/>
    <w:rsid w:val="00591AAF"/>
    <w:rsid w:val="005925B5"/>
    <w:rsid w:val="00594071"/>
    <w:rsid w:val="00594197"/>
    <w:rsid w:val="00594A29"/>
    <w:rsid w:val="00595084"/>
    <w:rsid w:val="00595CBE"/>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4B"/>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4027"/>
    <w:rsid w:val="005E416D"/>
    <w:rsid w:val="005E4D67"/>
    <w:rsid w:val="005E64E1"/>
    <w:rsid w:val="005E6738"/>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3FD4"/>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27A74"/>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3CA4"/>
    <w:rsid w:val="00644EF7"/>
    <w:rsid w:val="00646C61"/>
    <w:rsid w:val="00647308"/>
    <w:rsid w:val="00647E32"/>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5A2"/>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74B"/>
    <w:rsid w:val="00694899"/>
    <w:rsid w:val="00694C96"/>
    <w:rsid w:val="00695BBB"/>
    <w:rsid w:val="00695FE2"/>
    <w:rsid w:val="00696A55"/>
    <w:rsid w:val="006979F0"/>
    <w:rsid w:val="00697A04"/>
    <w:rsid w:val="00697F47"/>
    <w:rsid w:val="006A16B1"/>
    <w:rsid w:val="006A1844"/>
    <w:rsid w:val="006A20CA"/>
    <w:rsid w:val="006A24FE"/>
    <w:rsid w:val="006A2732"/>
    <w:rsid w:val="006A3000"/>
    <w:rsid w:val="006A3333"/>
    <w:rsid w:val="006A351D"/>
    <w:rsid w:val="006A438A"/>
    <w:rsid w:val="006A4E0A"/>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7DA"/>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181"/>
    <w:rsid w:val="006E682B"/>
    <w:rsid w:val="006E6A83"/>
    <w:rsid w:val="006E768E"/>
    <w:rsid w:val="006E77BE"/>
    <w:rsid w:val="006F0373"/>
    <w:rsid w:val="006F0A23"/>
    <w:rsid w:val="006F186E"/>
    <w:rsid w:val="006F2506"/>
    <w:rsid w:val="006F3CBB"/>
    <w:rsid w:val="006F3D33"/>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C36"/>
    <w:rsid w:val="00747E02"/>
    <w:rsid w:val="007525D2"/>
    <w:rsid w:val="0075265B"/>
    <w:rsid w:val="0075351B"/>
    <w:rsid w:val="0075366B"/>
    <w:rsid w:val="0075372A"/>
    <w:rsid w:val="007539E4"/>
    <w:rsid w:val="00753BB0"/>
    <w:rsid w:val="00753F07"/>
    <w:rsid w:val="00754270"/>
    <w:rsid w:val="00755935"/>
    <w:rsid w:val="00755BEF"/>
    <w:rsid w:val="00756E0B"/>
    <w:rsid w:val="00757226"/>
    <w:rsid w:val="0075734C"/>
    <w:rsid w:val="007575EA"/>
    <w:rsid w:val="007576D1"/>
    <w:rsid w:val="00757BF5"/>
    <w:rsid w:val="00757D40"/>
    <w:rsid w:val="007603EB"/>
    <w:rsid w:val="00760928"/>
    <w:rsid w:val="00760A7B"/>
    <w:rsid w:val="00760C39"/>
    <w:rsid w:val="007610EC"/>
    <w:rsid w:val="00761510"/>
    <w:rsid w:val="007617D6"/>
    <w:rsid w:val="00761EF7"/>
    <w:rsid w:val="007626D1"/>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D56"/>
    <w:rsid w:val="00774E61"/>
    <w:rsid w:val="00775839"/>
    <w:rsid w:val="00775D74"/>
    <w:rsid w:val="007765CE"/>
    <w:rsid w:val="0077661C"/>
    <w:rsid w:val="0077738B"/>
    <w:rsid w:val="00780194"/>
    <w:rsid w:val="00780824"/>
    <w:rsid w:val="00780A78"/>
    <w:rsid w:val="00781F0F"/>
    <w:rsid w:val="00782548"/>
    <w:rsid w:val="00782D14"/>
    <w:rsid w:val="00783BA7"/>
    <w:rsid w:val="007844BE"/>
    <w:rsid w:val="007853B3"/>
    <w:rsid w:val="00785D54"/>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582"/>
    <w:rsid w:val="007A2B40"/>
    <w:rsid w:val="007A2E90"/>
    <w:rsid w:val="007A349A"/>
    <w:rsid w:val="007A37CB"/>
    <w:rsid w:val="007A3D3A"/>
    <w:rsid w:val="007A66C4"/>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9E8"/>
    <w:rsid w:val="007D1D68"/>
    <w:rsid w:val="007D3CFD"/>
    <w:rsid w:val="007D3D4A"/>
    <w:rsid w:val="007D44D1"/>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49F3"/>
    <w:rsid w:val="007E5438"/>
    <w:rsid w:val="007E56CB"/>
    <w:rsid w:val="007E574B"/>
    <w:rsid w:val="007F03E9"/>
    <w:rsid w:val="007F19DD"/>
    <w:rsid w:val="007F419F"/>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CC5"/>
    <w:rsid w:val="00807E79"/>
    <w:rsid w:val="008107D4"/>
    <w:rsid w:val="0081100D"/>
    <w:rsid w:val="008115EA"/>
    <w:rsid w:val="008125F2"/>
    <w:rsid w:val="00812708"/>
    <w:rsid w:val="00812FC7"/>
    <w:rsid w:val="00813A3E"/>
    <w:rsid w:val="00813A6E"/>
    <w:rsid w:val="0081557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02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4676"/>
    <w:rsid w:val="00875F58"/>
    <w:rsid w:val="008768CA"/>
    <w:rsid w:val="00876C86"/>
    <w:rsid w:val="0087797E"/>
    <w:rsid w:val="00877C0F"/>
    <w:rsid w:val="00877C65"/>
    <w:rsid w:val="00877DE0"/>
    <w:rsid w:val="0088031C"/>
    <w:rsid w:val="00880559"/>
    <w:rsid w:val="00881C80"/>
    <w:rsid w:val="00882DB1"/>
    <w:rsid w:val="00882EBA"/>
    <w:rsid w:val="00883447"/>
    <w:rsid w:val="00883710"/>
    <w:rsid w:val="0088441E"/>
    <w:rsid w:val="0088459C"/>
    <w:rsid w:val="00885109"/>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22EC"/>
    <w:rsid w:val="008C244E"/>
    <w:rsid w:val="008C30CA"/>
    <w:rsid w:val="008C4095"/>
    <w:rsid w:val="008C6BE1"/>
    <w:rsid w:val="008C7226"/>
    <w:rsid w:val="008D0C27"/>
    <w:rsid w:val="008D0FA8"/>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449C"/>
    <w:rsid w:val="008E5066"/>
    <w:rsid w:val="008E5D85"/>
    <w:rsid w:val="008E606A"/>
    <w:rsid w:val="008E60EF"/>
    <w:rsid w:val="008E73E6"/>
    <w:rsid w:val="008E740A"/>
    <w:rsid w:val="008E745B"/>
    <w:rsid w:val="008F07F8"/>
    <w:rsid w:val="008F12D9"/>
    <w:rsid w:val="008F1E37"/>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6F3A"/>
    <w:rsid w:val="00907479"/>
    <w:rsid w:val="00907B6E"/>
    <w:rsid w:val="00910415"/>
    <w:rsid w:val="009153D6"/>
    <w:rsid w:val="00916C24"/>
    <w:rsid w:val="00917838"/>
    <w:rsid w:val="00917A88"/>
    <w:rsid w:val="0092023F"/>
    <w:rsid w:val="00920A73"/>
    <w:rsid w:val="00923B33"/>
    <w:rsid w:val="00923F6E"/>
    <w:rsid w:val="009248CB"/>
    <w:rsid w:val="009250FC"/>
    <w:rsid w:val="00926575"/>
    <w:rsid w:val="00926E9A"/>
    <w:rsid w:val="00927687"/>
    <w:rsid w:val="00930B94"/>
    <w:rsid w:val="00930E0D"/>
    <w:rsid w:val="00930FC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BD1"/>
    <w:rsid w:val="00942DCD"/>
    <w:rsid w:val="00942EC2"/>
    <w:rsid w:val="00943450"/>
    <w:rsid w:val="00943A72"/>
    <w:rsid w:val="00945C99"/>
    <w:rsid w:val="0094611F"/>
    <w:rsid w:val="00946A70"/>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022F"/>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DBA"/>
    <w:rsid w:val="00981E37"/>
    <w:rsid w:val="00982B95"/>
    <w:rsid w:val="0098396C"/>
    <w:rsid w:val="009848C6"/>
    <w:rsid w:val="00985365"/>
    <w:rsid w:val="0098539D"/>
    <w:rsid w:val="0098598D"/>
    <w:rsid w:val="00985CF5"/>
    <w:rsid w:val="00985D5E"/>
    <w:rsid w:val="0098671C"/>
    <w:rsid w:val="00987196"/>
    <w:rsid w:val="0098739E"/>
    <w:rsid w:val="00987670"/>
    <w:rsid w:val="00987D0D"/>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4798"/>
    <w:rsid w:val="009A60AD"/>
    <w:rsid w:val="009A65AC"/>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0A15"/>
    <w:rsid w:val="009F2743"/>
    <w:rsid w:val="009F3A8A"/>
    <w:rsid w:val="009F500E"/>
    <w:rsid w:val="009F78DD"/>
    <w:rsid w:val="009F793F"/>
    <w:rsid w:val="00A00291"/>
    <w:rsid w:val="00A004D4"/>
    <w:rsid w:val="00A00E2E"/>
    <w:rsid w:val="00A013BB"/>
    <w:rsid w:val="00A015A9"/>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2F01"/>
    <w:rsid w:val="00A147AE"/>
    <w:rsid w:val="00A15377"/>
    <w:rsid w:val="00A15901"/>
    <w:rsid w:val="00A175CA"/>
    <w:rsid w:val="00A1796E"/>
    <w:rsid w:val="00A17A00"/>
    <w:rsid w:val="00A2022F"/>
    <w:rsid w:val="00A209F2"/>
    <w:rsid w:val="00A20FCA"/>
    <w:rsid w:val="00A21916"/>
    <w:rsid w:val="00A22CAB"/>
    <w:rsid w:val="00A22D0E"/>
    <w:rsid w:val="00A22D26"/>
    <w:rsid w:val="00A23778"/>
    <w:rsid w:val="00A240B1"/>
    <w:rsid w:val="00A24E69"/>
    <w:rsid w:val="00A25246"/>
    <w:rsid w:val="00A253EC"/>
    <w:rsid w:val="00A2556E"/>
    <w:rsid w:val="00A26392"/>
    <w:rsid w:val="00A27664"/>
    <w:rsid w:val="00A276DC"/>
    <w:rsid w:val="00A300FD"/>
    <w:rsid w:val="00A30569"/>
    <w:rsid w:val="00A3140A"/>
    <w:rsid w:val="00A31757"/>
    <w:rsid w:val="00A330BE"/>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885"/>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69F4"/>
    <w:rsid w:val="00AC7BBF"/>
    <w:rsid w:val="00AD00E2"/>
    <w:rsid w:val="00AD0304"/>
    <w:rsid w:val="00AD0707"/>
    <w:rsid w:val="00AD1155"/>
    <w:rsid w:val="00AD1ACB"/>
    <w:rsid w:val="00AD2BBC"/>
    <w:rsid w:val="00AD2EF4"/>
    <w:rsid w:val="00AD3DFC"/>
    <w:rsid w:val="00AD4001"/>
    <w:rsid w:val="00AD49F3"/>
    <w:rsid w:val="00AD5773"/>
    <w:rsid w:val="00AD5FE1"/>
    <w:rsid w:val="00AD7090"/>
    <w:rsid w:val="00AE043B"/>
    <w:rsid w:val="00AE176D"/>
    <w:rsid w:val="00AE2B24"/>
    <w:rsid w:val="00AE2C7E"/>
    <w:rsid w:val="00AE2FA2"/>
    <w:rsid w:val="00AE3047"/>
    <w:rsid w:val="00AE3BC5"/>
    <w:rsid w:val="00AE4793"/>
    <w:rsid w:val="00AE496A"/>
    <w:rsid w:val="00AE4CBE"/>
    <w:rsid w:val="00AE5857"/>
    <w:rsid w:val="00AE589A"/>
    <w:rsid w:val="00AE61AA"/>
    <w:rsid w:val="00AE627D"/>
    <w:rsid w:val="00AE681E"/>
    <w:rsid w:val="00AE6F84"/>
    <w:rsid w:val="00AE73AF"/>
    <w:rsid w:val="00AE7CC6"/>
    <w:rsid w:val="00AE7F35"/>
    <w:rsid w:val="00AE7FA7"/>
    <w:rsid w:val="00AF02C2"/>
    <w:rsid w:val="00AF0B63"/>
    <w:rsid w:val="00AF0F15"/>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DBF"/>
    <w:rsid w:val="00B4450A"/>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6FA0"/>
    <w:rsid w:val="00B674EF"/>
    <w:rsid w:val="00B678E7"/>
    <w:rsid w:val="00B707DF"/>
    <w:rsid w:val="00B70D56"/>
    <w:rsid w:val="00B70FC5"/>
    <w:rsid w:val="00B72329"/>
    <w:rsid w:val="00B727BB"/>
    <w:rsid w:val="00B72FB9"/>
    <w:rsid w:val="00B733CA"/>
    <w:rsid w:val="00B734C9"/>
    <w:rsid w:val="00B735A0"/>
    <w:rsid w:val="00B73993"/>
    <w:rsid w:val="00B73CBC"/>
    <w:rsid w:val="00B75094"/>
    <w:rsid w:val="00B751CB"/>
    <w:rsid w:val="00B75FEE"/>
    <w:rsid w:val="00B76A50"/>
    <w:rsid w:val="00B804F8"/>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927"/>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81E"/>
    <w:rsid w:val="00BA1FC6"/>
    <w:rsid w:val="00BA28C3"/>
    <w:rsid w:val="00BA3E9D"/>
    <w:rsid w:val="00BA3FE8"/>
    <w:rsid w:val="00BA5C6D"/>
    <w:rsid w:val="00BA6E76"/>
    <w:rsid w:val="00BA7B72"/>
    <w:rsid w:val="00BB0500"/>
    <w:rsid w:val="00BB093B"/>
    <w:rsid w:val="00BB0B8A"/>
    <w:rsid w:val="00BB10F9"/>
    <w:rsid w:val="00BB29B9"/>
    <w:rsid w:val="00BB3182"/>
    <w:rsid w:val="00BB3699"/>
    <w:rsid w:val="00BB4B99"/>
    <w:rsid w:val="00BB56C9"/>
    <w:rsid w:val="00BB5A99"/>
    <w:rsid w:val="00BB6006"/>
    <w:rsid w:val="00BB65BD"/>
    <w:rsid w:val="00BB705C"/>
    <w:rsid w:val="00BB7339"/>
    <w:rsid w:val="00BB75E1"/>
    <w:rsid w:val="00BB781A"/>
    <w:rsid w:val="00BC1D3F"/>
    <w:rsid w:val="00BC21D2"/>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5C0"/>
    <w:rsid w:val="00BF4F97"/>
    <w:rsid w:val="00BF5FA0"/>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6E4D"/>
    <w:rsid w:val="00C0746B"/>
    <w:rsid w:val="00C07B4B"/>
    <w:rsid w:val="00C07F80"/>
    <w:rsid w:val="00C07FC8"/>
    <w:rsid w:val="00C10FC8"/>
    <w:rsid w:val="00C11331"/>
    <w:rsid w:val="00C126C2"/>
    <w:rsid w:val="00C129EA"/>
    <w:rsid w:val="00C12DA9"/>
    <w:rsid w:val="00C12DFA"/>
    <w:rsid w:val="00C12E27"/>
    <w:rsid w:val="00C149E7"/>
    <w:rsid w:val="00C15450"/>
    <w:rsid w:val="00C155BD"/>
    <w:rsid w:val="00C156D0"/>
    <w:rsid w:val="00C161D5"/>
    <w:rsid w:val="00C16C3B"/>
    <w:rsid w:val="00C17507"/>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1D64"/>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B45"/>
    <w:rsid w:val="00C544A7"/>
    <w:rsid w:val="00C54AB4"/>
    <w:rsid w:val="00C5505D"/>
    <w:rsid w:val="00C5545C"/>
    <w:rsid w:val="00C56729"/>
    <w:rsid w:val="00C56DAF"/>
    <w:rsid w:val="00C57575"/>
    <w:rsid w:val="00C57F90"/>
    <w:rsid w:val="00C612C7"/>
    <w:rsid w:val="00C61A22"/>
    <w:rsid w:val="00C61EDC"/>
    <w:rsid w:val="00C63129"/>
    <w:rsid w:val="00C63425"/>
    <w:rsid w:val="00C6426E"/>
    <w:rsid w:val="00C65A37"/>
    <w:rsid w:val="00C661DF"/>
    <w:rsid w:val="00C6693F"/>
    <w:rsid w:val="00C704F2"/>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404"/>
    <w:rsid w:val="00CB0781"/>
    <w:rsid w:val="00CB0FFC"/>
    <w:rsid w:val="00CB16A0"/>
    <w:rsid w:val="00CB1E6B"/>
    <w:rsid w:val="00CB20E5"/>
    <w:rsid w:val="00CB2111"/>
    <w:rsid w:val="00CB2665"/>
    <w:rsid w:val="00CB2E08"/>
    <w:rsid w:val="00CB3386"/>
    <w:rsid w:val="00CB3768"/>
    <w:rsid w:val="00CB47CA"/>
    <w:rsid w:val="00CB6900"/>
    <w:rsid w:val="00CB7EB8"/>
    <w:rsid w:val="00CC0852"/>
    <w:rsid w:val="00CC28A8"/>
    <w:rsid w:val="00CC2B09"/>
    <w:rsid w:val="00CC30A6"/>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972"/>
    <w:rsid w:val="00CF1E30"/>
    <w:rsid w:val="00CF2555"/>
    <w:rsid w:val="00CF28B0"/>
    <w:rsid w:val="00CF30E8"/>
    <w:rsid w:val="00CF4300"/>
    <w:rsid w:val="00CF5045"/>
    <w:rsid w:val="00CF5723"/>
    <w:rsid w:val="00CF5E8A"/>
    <w:rsid w:val="00CF7081"/>
    <w:rsid w:val="00CF74A2"/>
    <w:rsid w:val="00CF7846"/>
    <w:rsid w:val="00D000E3"/>
    <w:rsid w:val="00D00C87"/>
    <w:rsid w:val="00D01C0B"/>
    <w:rsid w:val="00D03BEE"/>
    <w:rsid w:val="00D04321"/>
    <w:rsid w:val="00D04A49"/>
    <w:rsid w:val="00D05134"/>
    <w:rsid w:val="00D05C29"/>
    <w:rsid w:val="00D0723B"/>
    <w:rsid w:val="00D0783C"/>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D90"/>
    <w:rsid w:val="00D33E7F"/>
    <w:rsid w:val="00D3463C"/>
    <w:rsid w:val="00D34FE9"/>
    <w:rsid w:val="00D351C2"/>
    <w:rsid w:val="00D35885"/>
    <w:rsid w:val="00D36343"/>
    <w:rsid w:val="00D36E4F"/>
    <w:rsid w:val="00D375D8"/>
    <w:rsid w:val="00D37912"/>
    <w:rsid w:val="00D402B3"/>
    <w:rsid w:val="00D40EFF"/>
    <w:rsid w:val="00D410E5"/>
    <w:rsid w:val="00D41156"/>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A9C"/>
    <w:rsid w:val="00D5490B"/>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0D05"/>
    <w:rsid w:val="00D71629"/>
    <w:rsid w:val="00D71630"/>
    <w:rsid w:val="00D717A2"/>
    <w:rsid w:val="00D717C3"/>
    <w:rsid w:val="00D72692"/>
    <w:rsid w:val="00D727F6"/>
    <w:rsid w:val="00D73287"/>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6E3"/>
    <w:rsid w:val="00DB6745"/>
    <w:rsid w:val="00DB679A"/>
    <w:rsid w:val="00DB6C34"/>
    <w:rsid w:val="00DB7370"/>
    <w:rsid w:val="00DC103E"/>
    <w:rsid w:val="00DC1741"/>
    <w:rsid w:val="00DC2E70"/>
    <w:rsid w:val="00DC309B"/>
    <w:rsid w:val="00DC460C"/>
    <w:rsid w:val="00DC49FE"/>
    <w:rsid w:val="00DC4DA2"/>
    <w:rsid w:val="00DC4F46"/>
    <w:rsid w:val="00DC5FE1"/>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D81"/>
    <w:rsid w:val="00DE5FB1"/>
    <w:rsid w:val="00DE6265"/>
    <w:rsid w:val="00DE6801"/>
    <w:rsid w:val="00DE6D74"/>
    <w:rsid w:val="00DE77A7"/>
    <w:rsid w:val="00DE79CF"/>
    <w:rsid w:val="00DE7CAC"/>
    <w:rsid w:val="00DE7DEB"/>
    <w:rsid w:val="00DF15E5"/>
    <w:rsid w:val="00DF2004"/>
    <w:rsid w:val="00DF202F"/>
    <w:rsid w:val="00DF2764"/>
    <w:rsid w:val="00DF3663"/>
    <w:rsid w:val="00DF3A80"/>
    <w:rsid w:val="00DF42E4"/>
    <w:rsid w:val="00DF5645"/>
    <w:rsid w:val="00DF5A81"/>
    <w:rsid w:val="00DF7EB9"/>
    <w:rsid w:val="00DF7F02"/>
    <w:rsid w:val="00DF7FDF"/>
    <w:rsid w:val="00E00AFD"/>
    <w:rsid w:val="00E00BBA"/>
    <w:rsid w:val="00E01210"/>
    <w:rsid w:val="00E01365"/>
    <w:rsid w:val="00E0214B"/>
    <w:rsid w:val="00E02C58"/>
    <w:rsid w:val="00E02F0A"/>
    <w:rsid w:val="00E03465"/>
    <w:rsid w:val="00E04F8C"/>
    <w:rsid w:val="00E0504F"/>
    <w:rsid w:val="00E0611B"/>
    <w:rsid w:val="00E06729"/>
    <w:rsid w:val="00E06A62"/>
    <w:rsid w:val="00E06C99"/>
    <w:rsid w:val="00E06CCF"/>
    <w:rsid w:val="00E06D6A"/>
    <w:rsid w:val="00E06DAF"/>
    <w:rsid w:val="00E0721B"/>
    <w:rsid w:val="00E10D23"/>
    <w:rsid w:val="00E10DF2"/>
    <w:rsid w:val="00E1149C"/>
    <w:rsid w:val="00E11863"/>
    <w:rsid w:val="00E11F34"/>
    <w:rsid w:val="00E1263A"/>
    <w:rsid w:val="00E12BAC"/>
    <w:rsid w:val="00E12BF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17FD1"/>
    <w:rsid w:val="00E21734"/>
    <w:rsid w:val="00E2255A"/>
    <w:rsid w:val="00E22600"/>
    <w:rsid w:val="00E235AB"/>
    <w:rsid w:val="00E23C5D"/>
    <w:rsid w:val="00E2497E"/>
    <w:rsid w:val="00E251A2"/>
    <w:rsid w:val="00E25423"/>
    <w:rsid w:val="00E2572E"/>
    <w:rsid w:val="00E257CA"/>
    <w:rsid w:val="00E26110"/>
    <w:rsid w:val="00E3007F"/>
    <w:rsid w:val="00E30D45"/>
    <w:rsid w:val="00E31555"/>
    <w:rsid w:val="00E333B8"/>
    <w:rsid w:val="00E33F83"/>
    <w:rsid w:val="00E34789"/>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67CA9"/>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8B4"/>
    <w:rsid w:val="00E85D54"/>
    <w:rsid w:val="00E86031"/>
    <w:rsid w:val="00E8607B"/>
    <w:rsid w:val="00E86FA9"/>
    <w:rsid w:val="00E87D81"/>
    <w:rsid w:val="00E90030"/>
    <w:rsid w:val="00E92B91"/>
    <w:rsid w:val="00E93B17"/>
    <w:rsid w:val="00E93C8B"/>
    <w:rsid w:val="00E9410B"/>
    <w:rsid w:val="00E9477E"/>
    <w:rsid w:val="00E9585F"/>
    <w:rsid w:val="00E9629F"/>
    <w:rsid w:val="00E964D4"/>
    <w:rsid w:val="00E9659B"/>
    <w:rsid w:val="00E97B47"/>
    <w:rsid w:val="00EA09F7"/>
    <w:rsid w:val="00EA0F74"/>
    <w:rsid w:val="00EA15F1"/>
    <w:rsid w:val="00EA2410"/>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4FC4"/>
    <w:rsid w:val="00F2519C"/>
    <w:rsid w:val="00F259E6"/>
    <w:rsid w:val="00F25F4C"/>
    <w:rsid w:val="00F266A4"/>
    <w:rsid w:val="00F26BC6"/>
    <w:rsid w:val="00F2763D"/>
    <w:rsid w:val="00F27722"/>
    <w:rsid w:val="00F27AC2"/>
    <w:rsid w:val="00F27C67"/>
    <w:rsid w:val="00F31BF0"/>
    <w:rsid w:val="00F31F0E"/>
    <w:rsid w:val="00F322F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95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7DE"/>
    <w:rsid w:val="00F649BB"/>
    <w:rsid w:val="00F65345"/>
    <w:rsid w:val="00F653B8"/>
    <w:rsid w:val="00F65E4A"/>
    <w:rsid w:val="00F65E65"/>
    <w:rsid w:val="00F6733F"/>
    <w:rsid w:val="00F6773E"/>
    <w:rsid w:val="00F700CA"/>
    <w:rsid w:val="00F71A68"/>
    <w:rsid w:val="00F72C7A"/>
    <w:rsid w:val="00F734A9"/>
    <w:rsid w:val="00F734AA"/>
    <w:rsid w:val="00F73D3D"/>
    <w:rsid w:val="00F73DC4"/>
    <w:rsid w:val="00F73F91"/>
    <w:rsid w:val="00F7423B"/>
    <w:rsid w:val="00F763A9"/>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2181"/>
    <w:rsid w:val="00F921F8"/>
    <w:rsid w:val="00F92C28"/>
    <w:rsid w:val="00F92F56"/>
    <w:rsid w:val="00F92F82"/>
    <w:rsid w:val="00F93AC4"/>
    <w:rsid w:val="00F93DD3"/>
    <w:rsid w:val="00F94106"/>
    <w:rsid w:val="00F95709"/>
    <w:rsid w:val="00F95D5B"/>
    <w:rsid w:val="00F9705B"/>
    <w:rsid w:val="00F9736B"/>
    <w:rsid w:val="00FA0039"/>
    <w:rsid w:val="00FA05EC"/>
    <w:rsid w:val="00FA0B8E"/>
    <w:rsid w:val="00FA0D4D"/>
    <w:rsid w:val="00FA1266"/>
    <w:rsid w:val="00FA163E"/>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7455"/>
    <w:rsid w:val="00FB7474"/>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F00BA"/>
    <w:rsid w:val="00FF02F2"/>
    <w:rsid w:val="00FF0CE4"/>
    <w:rsid w:val="00FF0F42"/>
    <w:rsid w:val="00FF1891"/>
    <w:rsid w:val="00FF19F5"/>
    <w:rsid w:val="00FF20B7"/>
    <w:rsid w:val="00FF2881"/>
    <w:rsid w:val="00FF3FED"/>
    <w:rsid w:val="00FF4159"/>
    <w:rsid w:val="00FF4399"/>
    <w:rsid w:val="00FF47FC"/>
    <w:rsid w:val="00FF48B9"/>
    <w:rsid w:val="00FF4EC3"/>
    <w:rsid w:val="00FF6766"/>
    <w:rsid w:val="00FF6DD6"/>
    <w:rsid w:val="00FF76E7"/>
    <w:rsid w:val="00FF7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link w:val="1Char"/>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1Char">
    <w:name w:val="标题 1 Char"/>
    <w:basedOn w:val="a0"/>
    <w:link w:val="1"/>
    <w:rsid w:val="00695BB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A5B91-BFD7-4DFF-9B16-D16C7DA5D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8669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5</cp:revision>
  <cp:lastPrinted>2016-01-11T02:35:00Z</cp:lastPrinted>
  <dcterms:created xsi:type="dcterms:W3CDTF">2017-08-10T12:01:00Z</dcterms:created>
  <dcterms:modified xsi:type="dcterms:W3CDTF">2017-08-11T09:38:00Z</dcterms:modified>
</cp:coreProperties>
</file>